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60F1" w14:textId="5EE3B592" w:rsidR="005A28A3" w:rsidRPr="007B378C" w:rsidRDefault="005A28A3" w:rsidP="005A28A3">
      <w:pPr>
        <w:tabs>
          <w:tab w:val="center" w:pos="4536"/>
          <w:tab w:val="right" w:pos="7938"/>
          <w:tab w:val="right" w:pos="9639"/>
        </w:tabs>
        <w:ind w:right="2"/>
        <w:rPr>
          <w:b/>
          <w:bCs/>
          <w:sz w:val="28"/>
        </w:rPr>
      </w:pPr>
      <w:r w:rsidRPr="005A0AA2">
        <w:rPr>
          <w:b/>
          <w:bCs/>
          <w:sz w:val="28"/>
        </w:rPr>
        <w:t>3GPP TSG RAN WG1 #11</w:t>
      </w:r>
      <w:r>
        <w:rPr>
          <w:b/>
          <w:bCs/>
          <w:sz w:val="28"/>
        </w:rPr>
        <w:t>4</w:t>
      </w:r>
      <w:r w:rsidRPr="005A0AA2">
        <w:rPr>
          <w:b/>
          <w:bCs/>
          <w:sz w:val="28"/>
        </w:rPr>
        <w:tab/>
      </w:r>
      <w:r w:rsidRPr="005A0AA2">
        <w:rPr>
          <w:b/>
          <w:bCs/>
          <w:sz w:val="28"/>
        </w:rPr>
        <w:tab/>
      </w:r>
      <w:r w:rsidRPr="005A0AA2">
        <w:rPr>
          <w:b/>
          <w:bCs/>
          <w:sz w:val="28"/>
        </w:rPr>
        <w:tab/>
      </w:r>
      <w:r w:rsidRPr="008C02E6">
        <w:rPr>
          <w:b/>
          <w:bCs/>
          <w:sz w:val="28"/>
        </w:rPr>
        <w:t>R1-230</w:t>
      </w:r>
      <w:r w:rsidR="008C02E6">
        <w:rPr>
          <w:b/>
          <w:bCs/>
          <w:sz w:val="28"/>
        </w:rPr>
        <w:t>7294</w:t>
      </w:r>
    </w:p>
    <w:p w14:paraId="2C4FED0C" w14:textId="77777777" w:rsidR="005A28A3" w:rsidRPr="007B378C" w:rsidRDefault="005A28A3" w:rsidP="005A28A3">
      <w:pPr>
        <w:tabs>
          <w:tab w:val="center" w:pos="4536"/>
          <w:tab w:val="right" w:pos="9072"/>
        </w:tabs>
        <w:rPr>
          <w:rFonts w:eastAsia="MS Mincho"/>
          <w:b/>
          <w:bCs/>
          <w:sz w:val="28"/>
          <w:lang w:eastAsia="ja-JP"/>
        </w:rPr>
      </w:pPr>
      <w:r>
        <w:rPr>
          <w:rFonts w:eastAsia="MS Mincho"/>
          <w:b/>
          <w:bCs/>
          <w:sz w:val="28"/>
          <w:lang w:eastAsia="ja-JP"/>
        </w:rPr>
        <w:t>Toulouse, France, August</w:t>
      </w:r>
      <w:r w:rsidRPr="007B378C">
        <w:rPr>
          <w:rFonts w:eastAsia="MS Mincho"/>
          <w:b/>
          <w:bCs/>
          <w:sz w:val="28"/>
          <w:lang w:eastAsia="ja-JP"/>
        </w:rPr>
        <w:t xml:space="preserve"> </w:t>
      </w:r>
      <w:r>
        <w:rPr>
          <w:rFonts w:eastAsia="MS Mincho"/>
          <w:b/>
          <w:bCs/>
          <w:sz w:val="28"/>
          <w:lang w:eastAsia="ja-JP"/>
        </w:rPr>
        <w:t>21</w:t>
      </w:r>
      <w:r w:rsidRPr="000513CF">
        <w:rPr>
          <w:rFonts w:eastAsia="MS Mincho"/>
          <w:b/>
          <w:bCs/>
          <w:sz w:val="28"/>
          <w:vertAlign w:val="superscript"/>
          <w:lang w:eastAsia="ja-JP"/>
        </w:rPr>
        <w:t>st</w:t>
      </w:r>
      <w:r>
        <w:rPr>
          <w:rFonts w:eastAsia="MS Mincho"/>
          <w:b/>
          <w:bCs/>
          <w:sz w:val="28"/>
          <w:lang w:eastAsia="ja-JP"/>
        </w:rPr>
        <w:t xml:space="preserve"> </w:t>
      </w:r>
      <w:r w:rsidRPr="007B378C">
        <w:rPr>
          <w:rFonts w:eastAsia="MS Mincho"/>
          <w:b/>
          <w:bCs/>
          <w:sz w:val="28"/>
          <w:lang w:eastAsia="ja-JP"/>
        </w:rPr>
        <w:t xml:space="preserve">– </w:t>
      </w:r>
      <w:r>
        <w:rPr>
          <w:rFonts w:eastAsia="MS Mincho"/>
          <w:b/>
          <w:bCs/>
          <w:sz w:val="28"/>
          <w:lang w:eastAsia="ja-JP"/>
        </w:rPr>
        <w:t>August</w:t>
      </w:r>
      <w:r w:rsidRPr="007B378C">
        <w:rPr>
          <w:rFonts w:eastAsia="MS Mincho"/>
          <w:b/>
          <w:bCs/>
          <w:sz w:val="28"/>
          <w:lang w:eastAsia="ja-JP"/>
        </w:rPr>
        <w:t xml:space="preserve"> 2</w:t>
      </w:r>
      <w:r>
        <w:rPr>
          <w:rFonts w:eastAsia="MS Mincho"/>
          <w:b/>
          <w:bCs/>
          <w:sz w:val="28"/>
          <w:lang w:eastAsia="ja-JP"/>
        </w:rPr>
        <w:t>5</w:t>
      </w:r>
      <w:r w:rsidRPr="007B378C">
        <w:rPr>
          <w:rFonts w:eastAsia="MS Mincho"/>
          <w:b/>
          <w:bCs/>
          <w:sz w:val="28"/>
          <w:vertAlign w:val="superscript"/>
          <w:lang w:eastAsia="ja-JP"/>
        </w:rPr>
        <w:t>th</w:t>
      </w:r>
      <w:r w:rsidRPr="007B378C">
        <w:rPr>
          <w:rFonts w:eastAsia="MS Mincho"/>
          <w:b/>
          <w:bCs/>
          <w:sz w:val="28"/>
          <w:lang w:eastAsia="ja-JP"/>
        </w:rPr>
        <w:t>, 2023</w:t>
      </w:r>
    </w:p>
    <w:p w14:paraId="1ED9FE78" w14:textId="23C38725" w:rsidR="00210D4C" w:rsidRDefault="00C519C4" w:rsidP="00311702">
      <w:pPr>
        <w:pStyle w:val="3GPPHeader"/>
      </w:pPr>
      <w:r>
        <w:t xml:space="preserve"> </w:t>
      </w:r>
    </w:p>
    <w:p w14:paraId="5FB7E722" w14:textId="07EFB593" w:rsidR="00E90E49" w:rsidRPr="00CE30E7" w:rsidRDefault="00E90E49" w:rsidP="00311702">
      <w:pPr>
        <w:pStyle w:val="3GPPHeader"/>
      </w:pPr>
      <w:r w:rsidRPr="00CE30E7">
        <w:t>Agenda Item:</w:t>
      </w:r>
      <w:r w:rsidRPr="00CE30E7">
        <w:tab/>
      </w:r>
      <w:r w:rsidR="00FA72BF">
        <w:t>9.</w:t>
      </w:r>
      <w:r w:rsidR="00462850">
        <w:t>9</w:t>
      </w:r>
      <w:r w:rsidR="00FA72BF">
        <w:t>.</w:t>
      </w:r>
      <w:r w:rsidR="00D7588A">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1405FF52" w:rsidR="00531215" w:rsidRPr="00CE30E7" w:rsidRDefault="003D3C45" w:rsidP="00311702">
      <w:pPr>
        <w:pStyle w:val="3GPPHeader"/>
      </w:pPr>
      <w:r w:rsidRPr="00CE30E7">
        <w:t>Title:</w:t>
      </w:r>
      <w:r w:rsidR="00E90E49" w:rsidRPr="00CE30E7">
        <w:tab/>
      </w:r>
      <w:r w:rsidR="00147D01">
        <w:t xml:space="preserve">On </w:t>
      </w:r>
      <w:r w:rsidR="00D7588A">
        <w:t>Network Verified UE Location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42515957" w14:textId="1B70810F" w:rsidR="00E00129" w:rsidRDefault="00E90E49" w:rsidP="004D113B">
      <w:pPr>
        <w:pStyle w:val="Heading1"/>
        <w:jc w:val="both"/>
      </w:pPr>
      <w:r w:rsidRPr="00A6576F">
        <w:t>Introduction</w:t>
      </w:r>
    </w:p>
    <w:p w14:paraId="37D7023C" w14:textId="289A4DE7" w:rsidR="00E00129" w:rsidRDefault="00E00129" w:rsidP="008A3282">
      <w:pPr>
        <w:jc w:val="both"/>
      </w:pPr>
      <w:r>
        <w:t>In RAN1 #11</w:t>
      </w:r>
      <w:r w:rsidR="00147D01">
        <w:t>3</w:t>
      </w:r>
      <w:r>
        <w:t xml:space="preserve"> meeting</w:t>
      </w:r>
      <w:r w:rsidR="00704736">
        <w:t xml:space="preserve"> </w:t>
      </w:r>
      <w:r w:rsidR="00704736">
        <w:fldChar w:fldCharType="begin"/>
      </w:r>
      <w:r w:rsidR="00704736">
        <w:instrText xml:space="preserve"> REF _Ref124153647 \r \h </w:instrText>
      </w:r>
      <w:r w:rsidR="00704736">
        <w:fldChar w:fldCharType="separate"/>
      </w:r>
      <w:r w:rsidR="0003353A">
        <w:t>[1]</w:t>
      </w:r>
      <w:r w:rsidR="00704736">
        <w:fldChar w:fldCharType="end"/>
      </w:r>
      <w:r w:rsidR="00704736">
        <w:t xml:space="preserve">, </w:t>
      </w:r>
      <w:r w:rsidR="00704736">
        <w:fldChar w:fldCharType="begin"/>
      </w:r>
      <w:r w:rsidR="00704736">
        <w:instrText xml:space="preserve"> REF _Ref114673084 \r \h </w:instrText>
      </w:r>
      <w:r w:rsidR="00704736">
        <w:fldChar w:fldCharType="separate"/>
      </w:r>
      <w:r w:rsidR="0003353A">
        <w:t>[2]</w:t>
      </w:r>
      <w:r w:rsidR="00704736">
        <w:fldChar w:fldCharType="end"/>
      </w:r>
      <w:r>
        <w:t xml:space="preserve">, </w:t>
      </w:r>
      <w:r w:rsidR="00DD348B">
        <w:t>the following has been agreed on the topic of network verified UE location.</w:t>
      </w:r>
    </w:p>
    <w:p w14:paraId="6A12B1C7" w14:textId="77777777" w:rsidR="005A39A4" w:rsidRDefault="005A39A4" w:rsidP="008A3282">
      <w:pPr>
        <w:jc w:val="both"/>
      </w:pPr>
    </w:p>
    <w:p w14:paraId="23EF1088" w14:textId="77777777" w:rsidR="00147D01" w:rsidRPr="00A50414" w:rsidRDefault="00147D01" w:rsidP="00147D01">
      <w:pPr>
        <w:jc w:val="both"/>
        <w:rPr>
          <w:b/>
          <w:lang w:eastAsia="x-none"/>
        </w:rPr>
      </w:pPr>
      <w:r w:rsidRPr="00A50414">
        <w:rPr>
          <w:b/>
          <w:highlight w:val="green"/>
          <w:lang w:eastAsia="x-none"/>
        </w:rPr>
        <w:t>Agreement</w:t>
      </w:r>
    </w:p>
    <w:p w14:paraId="255A0A0C" w14:textId="77777777" w:rsidR="00147D01" w:rsidRDefault="00147D01" w:rsidP="00147D01">
      <w:pPr>
        <w:jc w:val="both"/>
        <w:rPr>
          <w:lang w:eastAsia="x-none"/>
        </w:rPr>
      </w:pPr>
      <w:r>
        <w:rPr>
          <w:lang w:eastAsia="x-none"/>
        </w:rPr>
        <w:t>For network verified UE location in NTN, satellite ephemeris information should be available at the LMF.</w:t>
      </w:r>
    </w:p>
    <w:p w14:paraId="0A4043A2" w14:textId="77777777" w:rsidR="00147D01" w:rsidRDefault="00147D01" w:rsidP="00147D01">
      <w:pPr>
        <w:jc w:val="both"/>
        <w:rPr>
          <w:lang w:eastAsia="x-none"/>
        </w:rPr>
      </w:pPr>
    </w:p>
    <w:p w14:paraId="5E6F4616" w14:textId="77777777" w:rsidR="00147D01" w:rsidRPr="00A50414" w:rsidRDefault="00147D01" w:rsidP="00147D01">
      <w:pPr>
        <w:jc w:val="both"/>
        <w:rPr>
          <w:b/>
          <w:lang w:eastAsia="x-none"/>
        </w:rPr>
      </w:pPr>
      <w:r w:rsidRPr="00A50414">
        <w:rPr>
          <w:b/>
          <w:highlight w:val="green"/>
          <w:lang w:eastAsia="x-none"/>
        </w:rPr>
        <w:t>Agreement</w:t>
      </w:r>
    </w:p>
    <w:p w14:paraId="6DE0A895" w14:textId="77777777" w:rsidR="00147D01" w:rsidRDefault="00147D01" w:rsidP="00147D01">
      <w:pPr>
        <w:jc w:val="both"/>
        <w:rPr>
          <w:lang w:eastAsia="x-none"/>
        </w:rPr>
      </w:pPr>
      <w:r>
        <w:rPr>
          <w:lang w:eastAsia="x-none"/>
        </w:rPr>
        <w:t xml:space="preserve">For network verified UE location in NTN common TA information should be reported at least from gNB to LMF. </w:t>
      </w:r>
    </w:p>
    <w:p w14:paraId="5EB0603A" w14:textId="77777777" w:rsidR="00147D01" w:rsidRDefault="00147D01" w:rsidP="00147D01">
      <w:pPr>
        <w:jc w:val="both"/>
        <w:rPr>
          <w:lang w:eastAsia="x-none"/>
        </w:rPr>
      </w:pPr>
    </w:p>
    <w:p w14:paraId="2F6873E7" w14:textId="77777777" w:rsidR="00147D01" w:rsidRDefault="00147D01" w:rsidP="00147D01">
      <w:pPr>
        <w:jc w:val="both"/>
        <w:rPr>
          <w:lang w:eastAsia="x-none"/>
        </w:rPr>
      </w:pPr>
      <w:r w:rsidRPr="00D4263B">
        <w:rPr>
          <w:highlight w:val="darkYellow"/>
          <w:lang w:eastAsia="x-none"/>
        </w:rPr>
        <w:t>Working assumption</w:t>
      </w:r>
    </w:p>
    <w:p w14:paraId="55332ECC" w14:textId="77777777" w:rsidR="00147D01" w:rsidRDefault="00147D01" w:rsidP="00147D01">
      <w:pPr>
        <w:jc w:val="both"/>
        <w:rPr>
          <w:lang w:eastAsia="x-none"/>
        </w:rPr>
      </w:pPr>
      <w:r>
        <w:rPr>
          <w:lang w:eastAsia="x-none"/>
        </w:rPr>
        <w:t>In NTN, gNB receive-transmit time difference calculated at uplink time synchronization reference point is reported to the LMF.</w:t>
      </w:r>
    </w:p>
    <w:p w14:paraId="63CA278A" w14:textId="77777777" w:rsidR="00F9739A" w:rsidRDefault="00F9739A" w:rsidP="00147D01">
      <w:pPr>
        <w:jc w:val="both"/>
        <w:rPr>
          <w:lang w:eastAsia="x-none"/>
        </w:rPr>
      </w:pPr>
    </w:p>
    <w:p w14:paraId="2776EC5F" w14:textId="343111F4" w:rsidR="00F9739A" w:rsidRDefault="00F9739A" w:rsidP="00147D01">
      <w:pPr>
        <w:jc w:val="both"/>
        <w:rPr>
          <w:lang w:eastAsia="x-none"/>
        </w:rPr>
      </w:pPr>
      <w:r>
        <w:rPr>
          <w:lang w:eastAsia="x-none"/>
        </w:rPr>
        <w:t xml:space="preserve">In RAN #100 meeting </w:t>
      </w:r>
      <w:r>
        <w:rPr>
          <w:lang w:eastAsia="x-none"/>
        </w:rPr>
        <w:fldChar w:fldCharType="begin"/>
      </w:r>
      <w:r>
        <w:rPr>
          <w:lang w:eastAsia="x-none"/>
        </w:rPr>
        <w:instrText xml:space="preserve"> REF _Ref141966872 \r \h </w:instrText>
      </w:r>
      <w:r>
        <w:rPr>
          <w:lang w:eastAsia="x-none"/>
        </w:rPr>
      </w:r>
      <w:r>
        <w:rPr>
          <w:lang w:eastAsia="x-none"/>
        </w:rPr>
        <w:fldChar w:fldCharType="separate"/>
      </w:r>
      <w:r w:rsidR="0003353A">
        <w:rPr>
          <w:lang w:eastAsia="x-none"/>
        </w:rPr>
        <w:t>[3]</w:t>
      </w:r>
      <w:r>
        <w:rPr>
          <w:lang w:eastAsia="x-none"/>
        </w:rPr>
        <w:fldChar w:fldCharType="end"/>
      </w:r>
      <w:r>
        <w:rPr>
          <w:lang w:eastAsia="x-none"/>
        </w:rPr>
        <w:t xml:space="preserve">, </w:t>
      </w:r>
      <w:r>
        <w:rPr>
          <w:lang w:eastAsia="x-none"/>
        </w:rPr>
        <w:fldChar w:fldCharType="begin"/>
      </w:r>
      <w:r>
        <w:rPr>
          <w:lang w:eastAsia="x-none"/>
        </w:rPr>
        <w:instrText xml:space="preserve"> REF _Ref141966875 \r \h </w:instrText>
      </w:r>
      <w:r>
        <w:rPr>
          <w:lang w:eastAsia="x-none"/>
        </w:rPr>
      </w:r>
      <w:r>
        <w:rPr>
          <w:lang w:eastAsia="x-none"/>
        </w:rPr>
        <w:fldChar w:fldCharType="separate"/>
      </w:r>
      <w:r w:rsidR="0003353A">
        <w:rPr>
          <w:lang w:eastAsia="x-none"/>
        </w:rPr>
        <w:t>[4]</w:t>
      </w:r>
      <w:r>
        <w:rPr>
          <w:lang w:eastAsia="x-none"/>
        </w:rPr>
        <w:fldChar w:fldCharType="end"/>
      </w:r>
      <w:r>
        <w:rPr>
          <w:lang w:eastAsia="x-none"/>
        </w:rPr>
        <w:t xml:space="preserve">, the following agreement related to network verified UE location was made. </w:t>
      </w:r>
    </w:p>
    <w:p w14:paraId="55337454" w14:textId="77777777" w:rsidR="00F9739A" w:rsidRDefault="00F9739A" w:rsidP="00147D01">
      <w:pPr>
        <w:jc w:val="both"/>
        <w:rPr>
          <w:lang w:eastAsia="x-none"/>
        </w:rPr>
      </w:pPr>
    </w:p>
    <w:p w14:paraId="299D463D" w14:textId="5371AE5F" w:rsidR="00F9739A" w:rsidRPr="00F9739A" w:rsidRDefault="00F9739A" w:rsidP="00147D01">
      <w:pPr>
        <w:jc w:val="both"/>
        <w:rPr>
          <w:b/>
          <w:bCs/>
          <w:lang w:eastAsia="x-none"/>
        </w:rPr>
      </w:pPr>
      <w:r w:rsidRPr="00F9739A">
        <w:rPr>
          <w:b/>
          <w:bCs/>
          <w:highlight w:val="green"/>
          <w:lang w:eastAsia="x-none"/>
        </w:rPr>
        <w:t>Agreement</w:t>
      </w:r>
    </w:p>
    <w:p w14:paraId="06589588" w14:textId="77777777" w:rsidR="00F9739A" w:rsidRPr="00F9739A" w:rsidRDefault="00F9739A" w:rsidP="00F9739A">
      <w:pPr>
        <w:numPr>
          <w:ilvl w:val="0"/>
          <w:numId w:val="35"/>
        </w:numPr>
        <w:jc w:val="both"/>
        <w:rPr>
          <w:lang w:eastAsia="x-none"/>
        </w:rPr>
      </w:pPr>
      <w:r w:rsidRPr="00F9739A">
        <w:rPr>
          <w:lang w:eastAsia="x-none"/>
        </w:rPr>
        <w:t>TSG-RAN tasks RAN1 to focus its network verified UE location work on Alt1 for the combination of “UE and gNB receive-transmit time difference measurements”:</w:t>
      </w:r>
    </w:p>
    <w:p w14:paraId="0F6D2E2B" w14:textId="77777777" w:rsidR="00F9739A" w:rsidRPr="00F9739A" w:rsidRDefault="00F9739A" w:rsidP="00F9739A">
      <w:pPr>
        <w:numPr>
          <w:ilvl w:val="1"/>
          <w:numId w:val="35"/>
        </w:numPr>
        <w:jc w:val="both"/>
        <w:rPr>
          <w:lang w:eastAsia="x-none"/>
        </w:rPr>
      </w:pPr>
      <w:r w:rsidRPr="00F9739A">
        <w:rPr>
          <w:i/>
          <w:iCs/>
          <w:lang w:eastAsia="x-none"/>
        </w:rPr>
        <w:t xml:space="preserve">Alt-1: UE Rx-Tx time difference based on Option 3 and gNB Rx-Tx time difference as defined in TS 38.215. </w:t>
      </w:r>
    </w:p>
    <w:p w14:paraId="6A90DE17" w14:textId="77777777" w:rsidR="00F9739A" w:rsidRPr="00F9739A" w:rsidRDefault="00F9739A" w:rsidP="00F9739A">
      <w:pPr>
        <w:numPr>
          <w:ilvl w:val="2"/>
          <w:numId w:val="35"/>
        </w:numPr>
        <w:jc w:val="both"/>
        <w:rPr>
          <w:lang w:eastAsia="x-none"/>
        </w:rPr>
      </w:pPr>
      <w:r w:rsidRPr="00F9739A">
        <w:rPr>
          <w:i/>
          <w:iCs/>
          <w:lang w:eastAsia="x-none"/>
        </w:rPr>
        <w:t>Note 1: The signaling method of UE Rx-Tx time difference definition option 1 is not precluded if Alt1 is adopted</w:t>
      </w:r>
    </w:p>
    <w:p w14:paraId="52A51A94" w14:textId="77777777" w:rsidR="00F9739A" w:rsidRPr="00F9739A" w:rsidRDefault="00F9739A" w:rsidP="00F9739A">
      <w:pPr>
        <w:numPr>
          <w:ilvl w:val="0"/>
          <w:numId w:val="35"/>
        </w:numPr>
        <w:jc w:val="both"/>
        <w:rPr>
          <w:lang w:eastAsia="x-none"/>
        </w:rPr>
      </w:pPr>
      <w:r w:rsidRPr="00F9739A">
        <w:rPr>
          <w:lang w:eastAsia="x-none"/>
        </w:rPr>
        <w:t xml:space="preserve">If the work at RAN1 is not completed at RAN#101, the </w:t>
      </w:r>
      <w:proofErr w:type="spellStart"/>
      <w:r w:rsidRPr="00F9739A">
        <w:rPr>
          <w:lang w:eastAsia="x-none"/>
        </w:rPr>
        <w:t>nwk</w:t>
      </w:r>
      <w:proofErr w:type="spellEnd"/>
      <w:r w:rsidRPr="00F9739A">
        <w:rPr>
          <w:lang w:eastAsia="x-none"/>
        </w:rPr>
        <w:t xml:space="preserve"> verified UE location will be dropped from RAN1</w:t>
      </w:r>
    </w:p>
    <w:p w14:paraId="36EAFF75" w14:textId="77777777" w:rsidR="00DD348B" w:rsidRDefault="00DD348B" w:rsidP="00CD60DA">
      <w:pPr>
        <w:jc w:val="both"/>
      </w:pPr>
    </w:p>
    <w:p w14:paraId="65E8C13E" w14:textId="02345FFE" w:rsidR="006400C7" w:rsidRPr="006400C7" w:rsidRDefault="006400C7" w:rsidP="00CD60DA">
      <w:pPr>
        <w:jc w:val="both"/>
      </w:pPr>
      <w:r>
        <w:t xml:space="preserve">In this contribution, we </w:t>
      </w:r>
      <w:r w:rsidR="00991887">
        <w:t xml:space="preserve">provide our </w:t>
      </w:r>
      <w:r w:rsidR="006A669F">
        <w:t xml:space="preserve">views on </w:t>
      </w:r>
      <w:r w:rsidR="00BD2106">
        <w:t>network verified UE location</w:t>
      </w:r>
      <w:r w:rsidR="00876848">
        <w:t>.</w:t>
      </w:r>
    </w:p>
    <w:p w14:paraId="0C31D433" w14:textId="00E0D1BF" w:rsidR="002F2A58" w:rsidRDefault="00EA5A5B" w:rsidP="002F2A58">
      <w:pPr>
        <w:pStyle w:val="Heading1"/>
      </w:pPr>
      <w:r>
        <w:t>Discussion</w:t>
      </w:r>
    </w:p>
    <w:p w14:paraId="3D1EA2ED" w14:textId="60A52C01" w:rsidR="00984ACF" w:rsidRDefault="00984ACF" w:rsidP="00984ACF">
      <w:pPr>
        <w:pStyle w:val="Heading2"/>
      </w:pPr>
      <w:r>
        <w:t>Definition</w:t>
      </w:r>
      <w:r w:rsidR="00792927">
        <w:t>s</w:t>
      </w:r>
      <w:r>
        <w:t xml:space="preserve"> of UE</w:t>
      </w:r>
      <w:r w:rsidR="005A39A4">
        <w:t xml:space="preserve"> and gNB</w:t>
      </w:r>
      <w:r>
        <w:t xml:space="preserve"> Rx-Tx time difference</w:t>
      </w:r>
    </w:p>
    <w:p w14:paraId="4F8F9B65" w14:textId="49354296" w:rsidR="005A39A4" w:rsidRPr="00F9739A" w:rsidRDefault="00672F99" w:rsidP="00D5425C">
      <w:pPr>
        <w:jc w:val="both"/>
      </w:pPr>
      <w:r w:rsidRPr="00F9739A">
        <w:t>In NR NTN network verifying UE location with multi-RTT positioning method, the definition</w:t>
      </w:r>
      <w:r w:rsidR="005A39A4" w:rsidRPr="00F9739A">
        <w:t>s</w:t>
      </w:r>
      <w:r w:rsidRPr="00F9739A">
        <w:t xml:space="preserve"> of UE Rx-Tx time difference</w:t>
      </w:r>
      <w:r w:rsidR="005A39A4" w:rsidRPr="00F9739A">
        <w:t xml:space="preserve"> and gNB Rx-Tx time difference</w:t>
      </w:r>
      <w:r w:rsidRPr="00F9739A">
        <w:t xml:space="preserve"> w</w:t>
      </w:r>
      <w:r w:rsidR="005A39A4" w:rsidRPr="00F9739A">
        <w:t>ere</w:t>
      </w:r>
      <w:r w:rsidRPr="00F9739A">
        <w:t xml:space="preserve"> examined in last</w:t>
      </w:r>
      <w:r w:rsidR="005A39A4" w:rsidRPr="00F9739A">
        <w:t xml:space="preserve"> t</w:t>
      </w:r>
      <w:r w:rsidR="00147D01" w:rsidRPr="00F9739A">
        <w:t>hree</w:t>
      </w:r>
      <w:r w:rsidRPr="00F9739A">
        <w:t xml:space="preserve"> RAN1 meeting</w:t>
      </w:r>
      <w:r w:rsidR="005A39A4" w:rsidRPr="00F9739A">
        <w:t>s</w:t>
      </w:r>
      <w:r w:rsidRPr="00F9739A">
        <w:t xml:space="preserve">. </w:t>
      </w:r>
    </w:p>
    <w:p w14:paraId="667AB16E" w14:textId="77777777" w:rsidR="005A39A4" w:rsidRPr="00F9739A" w:rsidRDefault="005A39A4" w:rsidP="00D5425C">
      <w:pPr>
        <w:jc w:val="both"/>
      </w:pPr>
    </w:p>
    <w:p w14:paraId="07FD29D7" w14:textId="77777777" w:rsidR="005A39A4" w:rsidRPr="00F9739A" w:rsidRDefault="00672F99" w:rsidP="00D5425C">
      <w:pPr>
        <w:jc w:val="both"/>
      </w:pPr>
      <w:r w:rsidRPr="00F9739A">
        <w:t xml:space="preserve">It was concluded that for NR NTN, the definition of UE Rx-Tx time difference needs to be updated from legacy definition for terrestrial network. This is because the </w:t>
      </w:r>
      <w:r w:rsidR="00D5425C" w:rsidRPr="00F9739A">
        <w:t>round-trip</w:t>
      </w:r>
      <w:r w:rsidRPr="00F9739A">
        <w:t xml:space="preserve"> time (RTT)</w:t>
      </w:r>
      <w:r w:rsidR="00D5425C" w:rsidRPr="00F9739A">
        <w:t xml:space="preserve"> in NTN is much larger than that in TN, and the assumption made in TN that RTT is less than 0.5 </w:t>
      </w:r>
      <w:proofErr w:type="spellStart"/>
      <w:r w:rsidR="00D5425C" w:rsidRPr="00F9739A">
        <w:t>ms</w:t>
      </w:r>
      <w:proofErr w:type="spellEnd"/>
      <w:r w:rsidR="00D5425C" w:rsidRPr="00F9739A">
        <w:t xml:space="preserve"> </w:t>
      </w:r>
      <w:r w:rsidR="00CD2FBD" w:rsidRPr="00F9739A">
        <w:t xml:space="preserve">(or 150 km) </w:t>
      </w:r>
      <w:r w:rsidR="00D5425C" w:rsidRPr="00F9739A">
        <w:t xml:space="preserve">is no longer valid for NTN. </w:t>
      </w:r>
    </w:p>
    <w:p w14:paraId="6832E361" w14:textId="77777777" w:rsidR="005A39A4" w:rsidRPr="009B0188" w:rsidRDefault="005A39A4" w:rsidP="00D5425C">
      <w:pPr>
        <w:jc w:val="both"/>
        <w:rPr>
          <w:highlight w:val="cyan"/>
        </w:rPr>
      </w:pPr>
    </w:p>
    <w:p w14:paraId="18DBD3A3" w14:textId="31B49FF5" w:rsidR="005A39A4" w:rsidRDefault="00D5425C" w:rsidP="005A39A4">
      <w:pPr>
        <w:jc w:val="both"/>
      </w:pPr>
      <w:r w:rsidRPr="00F9739A">
        <w:t xml:space="preserve">A total of 4 options for enhancing UE Rx-Tx time difference </w:t>
      </w:r>
      <w:r w:rsidR="005A39A4" w:rsidRPr="00F9739A">
        <w:t xml:space="preserve">definition </w:t>
      </w:r>
      <w:r w:rsidRPr="00F9739A">
        <w:t>in NTN was identified</w:t>
      </w:r>
      <w:r w:rsidR="005A39A4" w:rsidRPr="00F9739A">
        <w:t xml:space="preserve"> in RAN1 #112 meeting. Both Option 1 and Option 3 largely </w:t>
      </w:r>
      <w:r w:rsidRPr="00F9739A">
        <w:t xml:space="preserve">reuse the legacy definition of UE Rx-Tx time difference as in </w:t>
      </w:r>
      <w:r w:rsidRPr="00F9739A">
        <w:fldChar w:fldCharType="begin"/>
      </w:r>
      <w:r w:rsidRPr="00F9739A">
        <w:instrText xml:space="preserve"> REF _Ref130206649 \r \h </w:instrText>
      </w:r>
      <w:r w:rsidR="009B0188" w:rsidRPr="00F9739A">
        <w:instrText xml:space="preserve"> \* MERGEFORMAT </w:instrText>
      </w:r>
      <w:r w:rsidRPr="00F9739A">
        <w:fldChar w:fldCharType="separate"/>
      </w:r>
      <w:r w:rsidR="0003353A">
        <w:t>[5]</w:t>
      </w:r>
      <w:r w:rsidRPr="00F9739A">
        <w:fldChar w:fldCharType="end"/>
      </w:r>
      <w:r w:rsidRPr="00F9739A">
        <w:t xml:space="preserve">. </w:t>
      </w:r>
      <w:r w:rsidR="005A39A4" w:rsidRPr="00F9739A">
        <w:t>In Option 1, the</w:t>
      </w:r>
      <w:r w:rsidRPr="00F9739A">
        <w:t xml:space="preserve"> major difference is that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rsidRPr="00F9739A">
        <w:t xml:space="preserve"> is the UE transmit timing of the uplink subframe corresponding to subframe #i received from the TP. </w:t>
      </w:r>
      <w:r w:rsidR="005A39A4" w:rsidRPr="00F9739A">
        <w:t xml:space="preserve">In Option 3, the major difference is an additional report of offset is conducted. </w:t>
      </w:r>
      <w:r w:rsidRPr="00F9739A">
        <w:t>Th</w:t>
      </w:r>
      <w:r w:rsidR="005A39A4" w:rsidRPr="00F9739A">
        <w:t>ese</w:t>
      </w:r>
      <w:r w:rsidRPr="00F9739A">
        <w:t xml:space="preserve"> definition</w:t>
      </w:r>
      <w:r w:rsidR="005A39A4" w:rsidRPr="00F9739A">
        <w:t>s</w:t>
      </w:r>
      <w:r w:rsidRPr="00F9739A">
        <w:t xml:space="preserve"> </w:t>
      </w:r>
      <w:r w:rsidR="00AF40E8" w:rsidRPr="00F9739A">
        <w:t>extend</w:t>
      </w:r>
      <w:r w:rsidRPr="00F9739A">
        <w:t xml:space="preserve"> the legacy definition for the case where</w:t>
      </w:r>
      <w:r w:rsidR="00E16C0F" w:rsidRPr="00F9739A">
        <w:t xml:space="preserve"> RTT</w:t>
      </w:r>
      <w:r w:rsidRPr="00F9739A">
        <w:t xml:space="preserve"> is larger than </w:t>
      </w:r>
      <w:r w:rsidR="00E16C0F" w:rsidRPr="00F9739A">
        <w:t>1</w:t>
      </w:r>
      <w:r w:rsidRPr="00F9739A">
        <w:t xml:space="preserve"> </w:t>
      </w:r>
      <w:proofErr w:type="spellStart"/>
      <w:r w:rsidRPr="00F9739A">
        <w:t>ms</w:t>
      </w:r>
      <w:proofErr w:type="spellEnd"/>
      <w:r w:rsidR="00AF40E8" w:rsidRPr="00F9739A">
        <w:t>, which</w:t>
      </w:r>
      <w:r w:rsidRPr="00F9739A">
        <w:t xml:space="preserve"> </w:t>
      </w:r>
      <w:r w:rsidR="005A39A4" w:rsidRPr="00F9739A">
        <w:t>are</w:t>
      </w:r>
      <w:r w:rsidRPr="00F9739A">
        <w:t xml:space="preserve"> straightforward. </w:t>
      </w:r>
      <w:r w:rsidR="005A39A4" w:rsidRPr="00F9739A">
        <w:t xml:space="preserve">These two options were merged in Alt 1 in RAN1 #112bis-e meeting. </w:t>
      </w:r>
    </w:p>
    <w:p w14:paraId="737D578A" w14:textId="77777777" w:rsidR="00F9739A" w:rsidRDefault="00F9739A" w:rsidP="005A39A4">
      <w:pPr>
        <w:jc w:val="both"/>
      </w:pPr>
    </w:p>
    <w:p w14:paraId="154FBFAF" w14:textId="2927C377" w:rsidR="00F9739A" w:rsidRDefault="00F9739A" w:rsidP="005A39A4">
      <w:pPr>
        <w:jc w:val="both"/>
      </w:pPr>
      <w:r>
        <w:t xml:space="preserve">Following the RAN plenary #100 meeting guidance, </w:t>
      </w:r>
      <w:r w:rsidR="0003353A">
        <w:t>RAN1 is to focus its network verified UE location work on Alt 1. This implies that we should further down-select among different sub-options associated</w:t>
      </w:r>
      <w:r w:rsidR="002C468B">
        <w:t xml:space="preserve"> with</w:t>
      </w:r>
      <w:r w:rsidR="0003353A">
        <w:t xml:space="preserve"> Alt 1. </w:t>
      </w:r>
    </w:p>
    <w:p w14:paraId="75C0E29E" w14:textId="77777777" w:rsidR="0003353A" w:rsidRDefault="0003353A" w:rsidP="005A39A4">
      <w:pPr>
        <w:jc w:val="both"/>
      </w:pPr>
    </w:p>
    <w:p w14:paraId="5F96118A" w14:textId="3B4387BF" w:rsidR="0003353A" w:rsidRDefault="0003353A" w:rsidP="005A39A4">
      <w:pPr>
        <w:jc w:val="both"/>
      </w:pPr>
      <w:r>
        <w:t>Among the 4 sub-options (i.e., Option 1, Option 3-1, Option 3-2, Option 3-3), we think Option 1 is straightforward</w:t>
      </w:r>
      <w:r w:rsidR="00AC19E4">
        <w:t xml:space="preserve"> and accurate. It </w:t>
      </w:r>
      <w:r w:rsidR="007A51E0">
        <w:t>implements</w:t>
      </w:r>
      <w:r w:rsidR="00AC19E4">
        <w:t xml:space="preserve"> the natur</w:t>
      </w:r>
      <w:r w:rsidR="007A51E0">
        <w:t>e</w:t>
      </w:r>
      <w:r w:rsidR="00AC19E4">
        <w:t xml:space="preserve"> of multi-RTT positioning method, since UE Rx-Tx time difference in TN is actually the timing advance at the time of receiving DL reference signals. </w:t>
      </w:r>
    </w:p>
    <w:p w14:paraId="681A7F28" w14:textId="77777777" w:rsidR="00AC19E4" w:rsidRDefault="00AC19E4" w:rsidP="005A39A4">
      <w:pPr>
        <w:jc w:val="both"/>
      </w:pPr>
    </w:p>
    <w:p w14:paraId="3C185564" w14:textId="77777777" w:rsidR="00792927" w:rsidRDefault="00AC19E4" w:rsidP="005A39A4">
      <w:pPr>
        <w:jc w:val="both"/>
      </w:pPr>
      <w:r>
        <w:t>Option 3-1</w:t>
      </w:r>
      <w:r w:rsidR="006F53B2">
        <w:t xml:space="preserve"> of the definition of UE Rx-Tx time difference </w:t>
      </w:r>
      <w:r w:rsidR="00792927">
        <w:t>in general has a larger</w:t>
      </w:r>
      <w:r w:rsidR="006F53B2">
        <w:t xml:space="preserve"> signaling overhead (including both the legacy UE Rx-Tx time difference and an offset) than that in Option 1. </w:t>
      </w:r>
      <w:r w:rsidR="00792927">
        <w:t>Assume</w:t>
      </w:r>
      <w:r w:rsidR="006F53B2">
        <w:t xml:space="preserve"> the value </w:t>
      </w:r>
      <w:r w:rsidR="007A51E0">
        <w:t xml:space="preserve">set </w:t>
      </w:r>
      <w:r w:rsidR="006F53B2">
        <w:t>cardinalit</w:t>
      </w:r>
      <w:r w:rsidR="007A51E0">
        <w:t>y of</w:t>
      </w:r>
      <w:r w:rsidR="006F53B2">
        <w:t xml:space="preserve"> legacy UE Rx-Tx time difference is</w:t>
      </w:r>
      <w:r w:rsidR="007A51E0">
        <w:t xml:space="preserve"> A, and the value set cardinality of offset in Option 3-1 is B. The signaling overhead of Option 3-1 is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A⌉+⌈</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B⌉</m:t>
                </m:r>
              </m:e>
            </m:func>
          </m:e>
        </m:func>
      </m:oMath>
      <w:r w:rsidR="007A51E0">
        <w:t xml:space="preserve"> bits, while the signaling overhead of Option 1 is </w:t>
      </w:r>
      <m:oMath>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ctrlPr>
                  <w:rPr>
                    <w:rFonts w:ascii="Cambria Math" w:hAnsi="Cambria Math"/>
                  </w:rPr>
                </m:ctrlPr>
              </m:sub>
            </m:sSub>
          </m:fName>
          <m:e>
            <m:r>
              <w:rPr>
                <w:rFonts w:ascii="Cambria Math" w:hAnsi="Cambria Math"/>
              </w:rPr>
              <m:t>(A⋅B)⌉</m:t>
            </m:r>
          </m:e>
        </m:func>
      </m:oMath>
      <w:r w:rsidR="007A51E0">
        <w:t xml:space="preserve"> bits. </w:t>
      </w:r>
    </w:p>
    <w:p w14:paraId="4021140E" w14:textId="77777777" w:rsidR="00792927" w:rsidRDefault="00792927" w:rsidP="005A39A4">
      <w:pPr>
        <w:jc w:val="both"/>
      </w:pPr>
    </w:p>
    <w:p w14:paraId="58865C6F" w14:textId="37CF3ED8" w:rsidR="00792927" w:rsidRDefault="00792927" w:rsidP="005A39A4">
      <w:pPr>
        <w:jc w:val="both"/>
      </w:pPr>
      <w:r>
        <w:t>Option 3-3 reuses the TA reporting mechanism designed in Rel-17 NR NTN. However, this TA reporting is a</w:t>
      </w:r>
      <w:r w:rsidR="00657F22">
        <w:t xml:space="preserve">n </w:t>
      </w:r>
      <w:r>
        <w:t xml:space="preserve">optional </w:t>
      </w:r>
      <w:r w:rsidR="00657F22">
        <w:t xml:space="preserve">UE </w:t>
      </w:r>
      <w:r>
        <w:t xml:space="preserve">feature for the purpose of optimal scheduling. </w:t>
      </w:r>
      <w:r w:rsidR="00657F22">
        <w:t xml:space="preserve">A TA reporting occurs if the variation between current TA value and the last successfully reported TA information is equal to or larger than an offset. This offset value can be more than 1 </w:t>
      </w:r>
      <w:proofErr w:type="spellStart"/>
      <w:r w:rsidR="00657F22">
        <w:t>ms</w:t>
      </w:r>
      <w:proofErr w:type="spellEnd"/>
      <w:r w:rsidR="00657F22">
        <w:t xml:space="preserve">, which implies that reported TA value is not accurate for calculating the UE Rx-Tx time difference.   </w:t>
      </w:r>
    </w:p>
    <w:p w14:paraId="0ED22289" w14:textId="389606FD" w:rsidR="00EE6733" w:rsidRDefault="00EE6733" w:rsidP="005A39A4">
      <w:pPr>
        <w:jc w:val="both"/>
      </w:pPr>
    </w:p>
    <w:p w14:paraId="31579251" w14:textId="63E387B7" w:rsidR="00EE6733" w:rsidRDefault="00EE6733" w:rsidP="005A39A4">
      <w:pPr>
        <w:jc w:val="both"/>
      </w:pPr>
      <w:r>
        <w:t xml:space="preserve">Option 3-2 reports the index of uplink subframe #j that is closest in time to the subframe #i received from the TP. </w:t>
      </w:r>
      <w:r w:rsidR="004E1B2E">
        <w:t xml:space="preserve">Due to satellite moving, the time durations of subframes may change. Hence, this subframe index report may not accurately reflect the timing difference. </w:t>
      </w:r>
    </w:p>
    <w:p w14:paraId="4F938AC5" w14:textId="77777777" w:rsidR="0003353A" w:rsidRDefault="0003353A" w:rsidP="005A39A4">
      <w:pPr>
        <w:jc w:val="both"/>
      </w:pPr>
    </w:p>
    <w:p w14:paraId="54D251A6" w14:textId="5A977BFD" w:rsidR="0003353A" w:rsidRPr="0003353A" w:rsidRDefault="0003353A" w:rsidP="0003353A">
      <w:pPr>
        <w:jc w:val="both"/>
        <w:rPr>
          <w:i/>
          <w:iCs/>
        </w:rPr>
      </w:pPr>
      <w:r w:rsidRPr="0003353A">
        <w:rPr>
          <w:b/>
          <w:bCs/>
          <w:i/>
          <w:iCs/>
          <w:u w:val="single"/>
        </w:rPr>
        <w:t>Proposal 1:</w:t>
      </w:r>
      <w:r w:rsidRPr="0003353A">
        <w:t xml:space="preserve"> </w:t>
      </w:r>
      <w:r w:rsidRPr="0003353A">
        <w:rPr>
          <w:i/>
          <w:iCs/>
        </w:rPr>
        <w:t>For network verifying UE location, adopt UE Rx-Tx time difference definition based on Option 1, i.e.,</w:t>
      </w:r>
      <w:r>
        <w:rPr>
          <w:i/>
          <w:iCs/>
        </w:rPr>
        <w:t xml:space="preserve"> t</w:t>
      </w:r>
      <w:r w:rsidRPr="0003353A">
        <w:rPr>
          <w:i/>
          <w:iCs/>
        </w:rPr>
        <w:t>he UE Rx – Tx time difference is defined as T</w:t>
      </w:r>
      <w:r w:rsidRPr="0003353A">
        <w:rPr>
          <w:i/>
          <w:iCs/>
          <w:vertAlign w:val="subscript"/>
        </w:rPr>
        <w:t>UE-RX</w:t>
      </w:r>
      <w:r w:rsidRPr="0003353A">
        <w:rPr>
          <w:i/>
          <w:iCs/>
        </w:rPr>
        <w:t xml:space="preserve"> –</w:t>
      </w:r>
      <w:r w:rsidRPr="0003353A">
        <w:rPr>
          <w:i/>
          <w:iCs/>
          <w:vertAlign w:val="subscript"/>
        </w:rPr>
        <w:t xml:space="preserve"> </w:t>
      </w:r>
      <w:r w:rsidRPr="0003353A">
        <w:rPr>
          <w:i/>
          <w:iCs/>
        </w:rPr>
        <w:t>T</w:t>
      </w:r>
      <w:r w:rsidRPr="0003353A">
        <w:rPr>
          <w:i/>
          <w:iCs/>
          <w:vertAlign w:val="subscript"/>
        </w:rPr>
        <w:t>UE-TX</w:t>
      </w:r>
      <w:r>
        <w:rPr>
          <w:i/>
          <w:iCs/>
        </w:rPr>
        <w:t xml:space="preserve"> w</w:t>
      </w:r>
      <w:r w:rsidRPr="0003353A">
        <w:rPr>
          <w:i/>
          <w:iCs/>
        </w:rPr>
        <w:t>here:</w:t>
      </w:r>
    </w:p>
    <w:p w14:paraId="62CF7FE4" w14:textId="63E08141" w:rsidR="0003353A" w:rsidRPr="0003353A" w:rsidRDefault="0003353A" w:rsidP="00D472FC">
      <w:pPr>
        <w:numPr>
          <w:ilvl w:val="0"/>
          <w:numId w:val="15"/>
        </w:numPr>
        <w:jc w:val="both"/>
        <w:rPr>
          <w:i/>
          <w:iCs/>
        </w:rPr>
      </w:pPr>
      <w:r w:rsidRPr="0003353A">
        <w:rPr>
          <w:i/>
          <w:iCs/>
        </w:rPr>
        <w:t>UE Rx-Tx time difference is defined with respect to the Rx and Tx subframe timing associated with the TRP.</w:t>
      </w:r>
      <w:r>
        <w:rPr>
          <w:i/>
          <w:iCs/>
        </w:rPr>
        <w:t xml:space="preserve"> </w:t>
      </w:r>
      <w:r w:rsidRPr="0003353A">
        <w:rPr>
          <w:i/>
          <w:iCs/>
        </w:rPr>
        <w:t xml:space="preserve">For a Transmission Point </w:t>
      </w:r>
    </w:p>
    <w:p w14:paraId="4D6A3DEC" w14:textId="77777777" w:rsidR="0003353A" w:rsidRPr="0003353A" w:rsidRDefault="0003353A" w:rsidP="0003353A">
      <w:pPr>
        <w:numPr>
          <w:ilvl w:val="1"/>
          <w:numId w:val="15"/>
        </w:numPr>
        <w:jc w:val="both"/>
        <w:rPr>
          <w:i/>
          <w:iCs/>
        </w:rPr>
      </w:pPr>
      <w:r w:rsidRPr="0003353A">
        <w:rPr>
          <w:i/>
          <w:iCs/>
        </w:rPr>
        <w:t>T</w:t>
      </w:r>
      <w:r w:rsidRPr="0003353A">
        <w:rPr>
          <w:i/>
          <w:iCs/>
          <w:vertAlign w:val="subscript"/>
        </w:rPr>
        <w:t>UE-RX</w:t>
      </w:r>
      <w:r w:rsidRPr="0003353A">
        <w:rPr>
          <w:i/>
          <w:iCs/>
        </w:rPr>
        <w:t xml:space="preserve"> is the UE received timing of downlink subframe #i from this </w:t>
      </w:r>
      <w:r w:rsidRPr="0003353A">
        <w:rPr>
          <w:i/>
          <w:iCs/>
          <w:lang w:val="en-IN"/>
        </w:rPr>
        <w:t>Transmission Point (TP)</w:t>
      </w:r>
      <w:r w:rsidRPr="0003353A">
        <w:rPr>
          <w:i/>
          <w:iCs/>
        </w:rPr>
        <w:t>, defined by the first detected path in time.</w:t>
      </w:r>
    </w:p>
    <w:p w14:paraId="7FD65661" w14:textId="77777777" w:rsidR="0003353A" w:rsidRPr="0003353A" w:rsidRDefault="0003353A" w:rsidP="0003353A">
      <w:pPr>
        <w:numPr>
          <w:ilvl w:val="1"/>
          <w:numId w:val="15"/>
        </w:numPr>
        <w:jc w:val="both"/>
        <w:rPr>
          <w:i/>
          <w:iCs/>
        </w:rPr>
      </w:pPr>
      <w:r w:rsidRPr="0003353A">
        <w:rPr>
          <w:i/>
          <w:iCs/>
        </w:rPr>
        <w:t>T</w:t>
      </w:r>
      <w:r w:rsidRPr="0003353A">
        <w:rPr>
          <w:i/>
          <w:iCs/>
          <w:vertAlign w:val="subscript"/>
        </w:rPr>
        <w:t>UE-TX</w:t>
      </w:r>
      <w:r w:rsidRPr="0003353A">
        <w:rPr>
          <w:i/>
          <w:iCs/>
        </w:rPr>
        <w:t xml:space="preserve"> is the UE transmit timing of the uplink subframe corresponding to subframe #i received from the TP</w:t>
      </w:r>
    </w:p>
    <w:p w14:paraId="5CBCCAA9" w14:textId="77777777" w:rsidR="0003353A" w:rsidRPr="0003353A" w:rsidRDefault="0003353A" w:rsidP="0003353A">
      <w:pPr>
        <w:numPr>
          <w:ilvl w:val="1"/>
          <w:numId w:val="15"/>
        </w:numPr>
        <w:jc w:val="both"/>
        <w:rPr>
          <w:i/>
          <w:iCs/>
        </w:rPr>
      </w:pPr>
      <w:r w:rsidRPr="0003353A">
        <w:rPr>
          <w:i/>
          <w:iCs/>
        </w:rPr>
        <w:t>One or multiple DL RS for positioning, as instructed by higher layers, can be used to determine the start of one subframe of the first arrival path of the TP.</w:t>
      </w:r>
    </w:p>
    <w:p w14:paraId="05B5772E" w14:textId="77777777" w:rsidR="0003353A" w:rsidRDefault="0003353A" w:rsidP="0003353A">
      <w:pPr>
        <w:jc w:val="both"/>
        <w:rPr>
          <w:bCs/>
        </w:rPr>
      </w:pPr>
    </w:p>
    <w:p w14:paraId="1DA9D5D0" w14:textId="77777777" w:rsidR="0003353A" w:rsidRDefault="0003353A" w:rsidP="0003353A">
      <w:pPr>
        <w:jc w:val="both"/>
      </w:pPr>
      <w:r>
        <w:lastRenderedPageBreak/>
        <w:t xml:space="preserve">If the definition of UE Rx-Tx time difference follows Option 1, then value range of UE Rx-Tx time difference is lower bounded by 0 </w:t>
      </w:r>
      <w:proofErr w:type="spellStart"/>
      <w:r>
        <w:t>ms</w:t>
      </w:r>
      <w:proofErr w:type="spellEnd"/>
      <w:r>
        <w:t xml:space="preserve"> since uplink timing is always earlier than downlink timing at UE side. The upper bound of UE Rx-Tx time difference uses the largest RTT for GEO scenario, which is 541 </w:t>
      </w:r>
      <w:proofErr w:type="spellStart"/>
      <w:r>
        <w:t>ms.</w:t>
      </w:r>
      <w:proofErr w:type="spellEnd"/>
      <w:r>
        <w:t xml:space="preserve"> </w:t>
      </w:r>
    </w:p>
    <w:p w14:paraId="177C4596" w14:textId="77777777" w:rsidR="0003353A" w:rsidRDefault="0003353A" w:rsidP="0003353A">
      <w:pPr>
        <w:jc w:val="both"/>
      </w:pPr>
    </w:p>
    <w:p w14:paraId="756E9EC8" w14:textId="77777777" w:rsidR="007A51E0" w:rsidRPr="00A75395" w:rsidRDefault="007A51E0" w:rsidP="007A51E0">
      <w:pPr>
        <w:jc w:val="both"/>
        <w:rPr>
          <w:bCs/>
        </w:rPr>
      </w:pPr>
      <w:r w:rsidRPr="00A75395">
        <w:t xml:space="preserve">In WID on the objective of </w:t>
      </w:r>
      <w:r w:rsidRPr="00A75395">
        <w:rPr>
          <w:bCs/>
        </w:rPr>
        <w:t xml:space="preserve">network verified UE location, the third note indicates that the target accuracy for position verification purpose is as documented in </w:t>
      </w:r>
      <w:r>
        <w:rPr>
          <w:bCs/>
        </w:rPr>
        <w:fldChar w:fldCharType="begin"/>
      </w:r>
      <w:r>
        <w:rPr>
          <w:bCs/>
        </w:rPr>
        <w:instrText xml:space="preserve"> REF _Ref134025264 \r \h </w:instrText>
      </w:r>
      <w:r>
        <w:rPr>
          <w:bCs/>
        </w:rPr>
      </w:r>
      <w:r>
        <w:rPr>
          <w:bCs/>
        </w:rPr>
        <w:fldChar w:fldCharType="separate"/>
      </w:r>
      <w:r>
        <w:rPr>
          <w:bCs/>
        </w:rPr>
        <w:t>[7]</w:t>
      </w:r>
      <w:r>
        <w:rPr>
          <w:bCs/>
        </w:rPr>
        <w:fldChar w:fldCharType="end"/>
      </w:r>
      <w:r>
        <w:rPr>
          <w:bCs/>
        </w:rPr>
        <w:t xml:space="preserve"> </w:t>
      </w:r>
      <w:r w:rsidRPr="00A75395">
        <w:rPr>
          <w:bCs/>
        </w:rPr>
        <w:t xml:space="preserve">(i.e., 10 km granularity). The terrestrial macro cell size is assumed to be up to 5-10 km. This cell size is generally accurate enough to support the regulatory services (e.g., lawful intercept, public warning, charging/billing). A smaller accuracy in network verified UE location is unnecessary and will raise a serious UE privacy concern. Hence, it is desirable to limit the lower bound of network verifying UE location. </w:t>
      </w:r>
    </w:p>
    <w:p w14:paraId="02363A7E" w14:textId="77777777" w:rsidR="007A51E0" w:rsidRDefault="007A51E0" w:rsidP="0003353A">
      <w:pPr>
        <w:jc w:val="both"/>
      </w:pPr>
    </w:p>
    <w:p w14:paraId="158647BD" w14:textId="40B4D428" w:rsidR="0003353A" w:rsidRDefault="0003353A" w:rsidP="0003353A">
      <w:pPr>
        <w:jc w:val="both"/>
      </w:pPr>
      <w:r>
        <w:t>In terrestrial network</w:t>
      </w:r>
      <w:r w:rsidR="002C468B">
        <w:t xml:space="preserve"> (Section 10.1.25.3.1 of </w:t>
      </w:r>
      <w:r w:rsidR="002C468B">
        <w:fldChar w:fldCharType="begin"/>
      </w:r>
      <w:r w:rsidR="002C468B">
        <w:instrText xml:space="preserve"> REF _Ref134014087 \r \h </w:instrText>
      </w:r>
      <w:r w:rsidR="002C468B">
        <w:fldChar w:fldCharType="separate"/>
      </w:r>
      <w:r w:rsidR="002C468B">
        <w:t>[6]</w:t>
      </w:r>
      <w:r w:rsidR="002C468B">
        <w:fldChar w:fldCharType="end"/>
      </w:r>
      <w:r w:rsidR="002C468B">
        <w:t>)</w:t>
      </w:r>
      <w:r>
        <w:t xml:space="preserve">, the resolution step of reported UE Rx-Tx time difference is </w:t>
      </w:r>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where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=2</m:t>
        </m:r>
      </m:oMath>
      <w:r>
        <w:t xml:space="preserve"> for FR1 and </w:t>
      </w:r>
      <m:oMath>
        <m:sSub>
          <m:sSubPr>
            <m:ctrlPr>
              <w:rPr>
                <w:rFonts w:ascii="Cambria Math" w:hAnsi="Cambria Math"/>
                <w:i/>
              </w:rPr>
            </m:ctrlPr>
          </m:sSubPr>
          <m:e>
            <m:r>
              <w:rPr>
                <w:rFonts w:ascii="Cambria Math" w:hAnsi="Cambria Math"/>
              </w:rPr>
              <m:t>k</m:t>
            </m:r>
          </m:e>
          <m:sub>
            <m:r>
              <w:rPr>
                <w:rFonts w:ascii="Cambria Math" w:hAnsi="Cambria Math"/>
              </w:rPr>
              <m:t>max</m:t>
            </m:r>
          </m:sub>
        </m:sSub>
        <m:r>
          <w:rPr>
            <w:rFonts w:ascii="Cambria Math" w:hAnsi="Cambria Math"/>
          </w:rPr>
          <m:t>=5</m:t>
        </m:r>
      </m:oMath>
      <w:r>
        <w:t xml:space="preserve">. </w:t>
      </w:r>
      <w:r w:rsidR="002C468B">
        <w:t>In other words, t</w:t>
      </w:r>
      <w:r>
        <w:t xml:space="preserve">he largest resolution step is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This implies the quantization error of 16 ns or 4.8 meters. In NR NTN network verifying UE location, the positioning resolution step could be enlarged from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to save signaling overhead</w:t>
      </w:r>
      <w:r w:rsidR="002C468B">
        <w:t>, while still meeting the positioning verification accuracy requirement.</w:t>
      </w:r>
      <w:r w:rsidR="00EF22E2">
        <w:t xml:space="preserve"> A possible resolution step could be </w:t>
      </w:r>
      <m:oMath>
        <m:r>
          <w:rPr>
            <w:rFonts w:ascii="Cambria Math" w:hAnsi="Cambria Math"/>
          </w:rPr>
          <m:t>256∙</m:t>
        </m:r>
        <m:sSub>
          <m:sSubPr>
            <m:ctrlPr>
              <w:rPr>
                <w:rFonts w:ascii="Cambria Math" w:hAnsi="Cambria Math"/>
                <w:i/>
              </w:rPr>
            </m:ctrlPr>
          </m:sSubPr>
          <m:e>
            <m:r>
              <w:rPr>
                <w:rFonts w:ascii="Cambria Math" w:hAnsi="Cambria Math"/>
              </w:rPr>
              <m:t>T</m:t>
            </m:r>
          </m:e>
          <m:sub>
            <m:r>
              <w:rPr>
                <w:rFonts w:ascii="Cambria Math" w:hAnsi="Cambria Math"/>
              </w:rPr>
              <m:t>c</m:t>
            </m:r>
          </m:sub>
        </m:sSub>
      </m:oMath>
      <w:r w:rsidR="00EF22E2">
        <w:t>, which is 128 ns or 38.4 meters.</w:t>
      </w:r>
    </w:p>
    <w:p w14:paraId="73AED647" w14:textId="77777777" w:rsidR="0003353A" w:rsidRDefault="0003353A" w:rsidP="005A39A4">
      <w:pPr>
        <w:jc w:val="both"/>
      </w:pPr>
    </w:p>
    <w:p w14:paraId="52174139" w14:textId="77777777" w:rsidR="00F71308" w:rsidRDefault="00F71308" w:rsidP="00F71308">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network verifying UE location with the definition of UE Rx-Tx time difference following Option 1, the reported UE Rx-Tx time difference measurement has value range [0ms, 541 </w:t>
      </w:r>
      <w:proofErr w:type="spellStart"/>
      <w:r>
        <w:rPr>
          <w:i/>
          <w:iCs/>
        </w:rPr>
        <w:t>ms</w:t>
      </w:r>
      <w:proofErr w:type="spellEnd"/>
      <w:r>
        <w:rPr>
          <w:i/>
          <w:iCs/>
        </w:rPr>
        <w:t>] or [</w:t>
      </w:r>
      <m:oMath>
        <m:r>
          <w:rPr>
            <w:rFonts w:ascii="Cambria Math" w:hAnsi="Cambria Math"/>
          </w:rPr>
          <m:t>0, 1,062,868,369∙</m:t>
        </m:r>
        <m:sSub>
          <m:sSubPr>
            <m:ctrlPr>
              <w:rPr>
                <w:rFonts w:ascii="Cambria Math" w:hAnsi="Cambria Math"/>
                <w:i/>
                <w:iCs/>
              </w:rPr>
            </m:ctrlPr>
          </m:sSubPr>
          <m:e>
            <m:r>
              <w:rPr>
                <w:rFonts w:ascii="Cambria Math" w:hAnsi="Cambria Math"/>
              </w:rPr>
              <m:t>T</m:t>
            </m:r>
          </m:e>
          <m:sub>
            <m:r>
              <w:rPr>
                <w:rFonts w:ascii="Cambria Math" w:hAnsi="Cambria Math"/>
                <w:vertAlign w:val="subscript"/>
              </w:rPr>
              <m:t>c</m:t>
            </m:r>
          </m:sub>
        </m:sSub>
      </m:oMath>
      <w:r>
        <w:rPr>
          <w:i/>
          <w:iCs/>
        </w:rPr>
        <w:t xml:space="preserve">] and has resolution step larger than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c</m:t>
            </m:r>
          </m:sub>
        </m:sSub>
      </m:oMath>
      <w:r>
        <w:rPr>
          <w:i/>
        </w:rPr>
        <w:t xml:space="preserve"> (e.g., </w:t>
      </w:r>
      <m:oMath>
        <m:r>
          <w:rPr>
            <w:rFonts w:ascii="Cambria Math" w:hAnsi="Cambria Math"/>
          </w:rPr>
          <m:t>256∙</m:t>
        </m:r>
        <m:sSub>
          <m:sSubPr>
            <m:ctrlPr>
              <w:rPr>
                <w:rFonts w:ascii="Cambria Math" w:hAnsi="Cambria Math"/>
                <w:i/>
              </w:rPr>
            </m:ctrlPr>
          </m:sSubPr>
          <m:e>
            <m:r>
              <w:rPr>
                <w:rFonts w:ascii="Cambria Math" w:hAnsi="Cambria Math"/>
              </w:rPr>
              <m:t>T</m:t>
            </m:r>
          </m:e>
          <m:sub>
            <m:r>
              <w:rPr>
                <w:rFonts w:ascii="Cambria Math" w:hAnsi="Cambria Math"/>
              </w:rPr>
              <m:t>c</m:t>
            </m:r>
          </m:sub>
        </m:sSub>
      </m:oMath>
      <w:r>
        <w:rPr>
          <w:i/>
        </w:rPr>
        <w:t>)</w:t>
      </w:r>
      <w:r>
        <w:rPr>
          <w:i/>
          <w:iCs/>
        </w:rPr>
        <w:t>.</w:t>
      </w:r>
    </w:p>
    <w:p w14:paraId="6E523B46" w14:textId="77777777" w:rsidR="0003353A" w:rsidRPr="00F9739A" w:rsidRDefault="0003353A" w:rsidP="005A39A4">
      <w:pPr>
        <w:jc w:val="both"/>
      </w:pPr>
    </w:p>
    <w:p w14:paraId="34AAF851" w14:textId="7F8CF2AE" w:rsidR="005A39A4" w:rsidRPr="002C468B" w:rsidRDefault="005A39A4" w:rsidP="00D5425C">
      <w:pPr>
        <w:jc w:val="both"/>
      </w:pPr>
      <w:r w:rsidRPr="002C468B">
        <w:t>In NR NTN network verifying UE location with multi-RTT positioning method, the definition of gNB Rx-Tx time difference was examined in last RAN1 meeting</w:t>
      </w:r>
      <w:r w:rsidR="002C468B" w:rsidRPr="002C468B">
        <w:t>s</w:t>
      </w:r>
      <w:r w:rsidRPr="002C468B">
        <w:t xml:space="preserve">. A total of 4 options for enhancing gNB Rx-Tx time difference definition in NTN was identified. </w:t>
      </w:r>
    </w:p>
    <w:p w14:paraId="40A3CAB1" w14:textId="77777777" w:rsidR="005A39A4" w:rsidRPr="009B0188" w:rsidRDefault="005A39A4" w:rsidP="00D5425C">
      <w:pPr>
        <w:jc w:val="both"/>
        <w:rPr>
          <w:highlight w:val="cyan"/>
        </w:rPr>
      </w:pPr>
    </w:p>
    <w:p w14:paraId="1C5A0367" w14:textId="615DA7EA" w:rsidR="005A39A4" w:rsidRDefault="005A39A4" w:rsidP="005A39A4">
      <w:pPr>
        <w:jc w:val="both"/>
      </w:pPr>
      <w:r w:rsidRPr="002C468B">
        <w:t>Option 2 largely reuses the legacy definition of gNB Rx-Tx time difference. The only change is modifying “</w:t>
      </w:r>
      <w:r w:rsidRPr="002C468B">
        <w:rPr>
          <w:rFonts w:cs="Arial"/>
          <w:szCs w:val="18"/>
          <w:lang w:eastAsia="en-GB"/>
        </w:rPr>
        <w:t>Multiple SRS resources can be used to determine the start of one subframe containing SRS</w:t>
      </w:r>
      <w:r w:rsidRPr="002C468B">
        <w:t xml:space="preserve">” to “Only the SRS resource starting within a subframe can be used to determine the start of the subframe.” This modification is necessary since the duration of neighbor subframes with SRS could be different, due to Doppler shift. This option is a part of Alt 1 and Alt 2 in the agreement made in RAN1 #112bis-e meeting. </w:t>
      </w:r>
    </w:p>
    <w:p w14:paraId="1FB67503" w14:textId="77777777" w:rsidR="002C468B" w:rsidRDefault="002C468B" w:rsidP="005A39A4">
      <w:pPr>
        <w:jc w:val="both"/>
      </w:pPr>
    </w:p>
    <w:p w14:paraId="1E07F92E" w14:textId="5F2FE2FB" w:rsidR="005A39A4" w:rsidRDefault="002C468B" w:rsidP="00D5425C">
      <w:pPr>
        <w:jc w:val="both"/>
      </w:pPr>
      <w:r>
        <w:t xml:space="preserve">Following the RAN plenary #100 meeting guidance, RAN1 is to focus its network verified UE location work on Alt 1. This implies that Option 2 of gNB Rx-Tx time difference is adopted for NR NTN network verified UE location. </w:t>
      </w:r>
    </w:p>
    <w:p w14:paraId="2F261D5A" w14:textId="77777777" w:rsidR="002C468B" w:rsidRPr="002C468B" w:rsidRDefault="002C468B" w:rsidP="00D5425C">
      <w:pPr>
        <w:jc w:val="both"/>
      </w:pPr>
    </w:p>
    <w:p w14:paraId="4E8E7535" w14:textId="1B5A8130" w:rsidR="005A39A4" w:rsidRPr="003920B1" w:rsidRDefault="00BD130D" w:rsidP="00D5425C">
      <w:pPr>
        <w:jc w:val="both"/>
      </w:pPr>
      <w:r w:rsidRPr="003920B1">
        <w:t xml:space="preserve">According to </w:t>
      </w:r>
      <w:r w:rsidRPr="003920B1">
        <w:fldChar w:fldCharType="begin"/>
      </w:r>
      <w:r w:rsidRPr="003920B1">
        <w:instrText xml:space="preserve"> REF _Ref134014087 \r \h </w:instrText>
      </w:r>
      <w:r w:rsidR="009B0188" w:rsidRPr="003920B1">
        <w:instrText xml:space="preserve"> \* MERGEFORMAT </w:instrText>
      </w:r>
      <w:r w:rsidRPr="003920B1">
        <w:fldChar w:fldCharType="separate"/>
      </w:r>
      <w:r w:rsidR="0003353A" w:rsidRPr="003920B1">
        <w:t>[6]</w:t>
      </w:r>
      <w:r w:rsidRPr="003920B1">
        <w:fldChar w:fldCharType="end"/>
      </w:r>
      <w:r w:rsidR="003920B1" w:rsidRPr="003920B1">
        <w:t xml:space="preserve"> (Section 9.9.4.2)</w:t>
      </w:r>
      <w:r w:rsidRPr="003920B1">
        <w:t xml:space="preserve">, for UE Rx-Tx time difference measurements, UE transmits SRS within [-160, 160] </w:t>
      </w:r>
      <w:proofErr w:type="spellStart"/>
      <w:r w:rsidRPr="003920B1">
        <w:t>ms</w:t>
      </w:r>
      <w:proofErr w:type="spellEnd"/>
      <w:r w:rsidRPr="003920B1">
        <w:t xml:space="preserve"> of at least one DL PRS resource of each of the TRPs in the assistance data.</w:t>
      </w:r>
      <w:r w:rsidR="007C13B6" w:rsidRPr="003920B1">
        <w:t xml:space="preserve"> This 160 </w:t>
      </w:r>
      <w:proofErr w:type="spellStart"/>
      <w:r w:rsidR="007C13B6" w:rsidRPr="003920B1">
        <w:t>ms</w:t>
      </w:r>
      <w:proofErr w:type="spellEnd"/>
      <w:r w:rsidR="007C13B6" w:rsidRPr="003920B1">
        <w:t xml:space="preserve"> gap results in 11.28 µs time drift, based on </w:t>
      </w:r>
      <w:r w:rsidR="004E4F76" w:rsidRPr="003920B1">
        <w:t xml:space="preserve">the maximum </w:t>
      </w:r>
      <w:r w:rsidR="007C13B6" w:rsidRPr="003920B1">
        <w:t>70.5 µs/s timing drift rate</w:t>
      </w:r>
      <w:r w:rsidR="004E4F76" w:rsidRPr="003920B1">
        <w:t xml:space="preserve"> assumed in NR NTN.</w:t>
      </w:r>
      <w:r w:rsidR="007C13B6" w:rsidRPr="003920B1">
        <w:t xml:space="preserve"> This</w:t>
      </w:r>
      <w:r w:rsidR="004E4F76" w:rsidRPr="003920B1">
        <w:t xml:space="preserve"> 11.28 µs time drift</w:t>
      </w:r>
      <w:r w:rsidR="007C13B6" w:rsidRPr="003920B1">
        <w:t xml:space="preserve"> implies UE positioning error is 3</w:t>
      </w:r>
      <w:r w:rsidR="000D2AC9">
        <w:t>,</w:t>
      </w:r>
      <w:r w:rsidR="007C13B6" w:rsidRPr="003920B1">
        <w:t xml:space="preserve">384 meters. </w:t>
      </w:r>
      <w:r w:rsidR="004E4F76" w:rsidRPr="003920B1">
        <w:t>This UE positioning error due to large timing drift rate in NR NTN is large, even</w:t>
      </w:r>
      <w:r w:rsidR="007C13B6" w:rsidRPr="003920B1">
        <w:t xml:space="preserve"> </w:t>
      </w:r>
      <w:r w:rsidR="00EF22E2">
        <w:t xml:space="preserve">considering </w:t>
      </w:r>
      <w:r w:rsidR="007C13B6" w:rsidRPr="003920B1">
        <w:t>the required</w:t>
      </w:r>
      <w:r w:rsidR="004E4F76" w:rsidRPr="003920B1">
        <w:t xml:space="preserve"> UE location verification granularity is in a few kilometers. To largely reuse the legacy definitions of UE Rx-Tx time difference and gNB Rx-Tx time difference while satisfying the reliability of network verifying UE location, it is required that UE transmits SRS within a shorter time duration (i.e., less than 160 </w:t>
      </w:r>
      <w:proofErr w:type="spellStart"/>
      <w:r w:rsidR="004E4F76" w:rsidRPr="003920B1">
        <w:t>ms</w:t>
      </w:r>
      <w:proofErr w:type="spellEnd"/>
      <w:r w:rsidR="004E4F76" w:rsidRPr="003920B1">
        <w:t xml:space="preserve">) around one DL PRS resource. </w:t>
      </w:r>
      <w:r w:rsidR="00EF22E2">
        <w:t xml:space="preserve">For example, a UE is required to transmit SRS within </w:t>
      </w:r>
      <w:r w:rsidR="000C02F2">
        <w:t>2</w:t>
      </w:r>
      <w:r w:rsidR="00EF22E2">
        <w:t xml:space="preserve"> </w:t>
      </w:r>
      <w:proofErr w:type="spellStart"/>
      <w:r w:rsidR="00EF22E2">
        <w:t>ms</w:t>
      </w:r>
      <w:proofErr w:type="spellEnd"/>
      <w:r w:rsidR="00EF22E2">
        <w:t xml:space="preserve"> of at least one DL PRS resource. This could reduce the UE positioning error from 11.28 </w:t>
      </w:r>
      <w:r w:rsidR="00EF22E2" w:rsidRPr="003920B1">
        <w:t>µs</w:t>
      </w:r>
      <w:r w:rsidR="00EF22E2">
        <w:t xml:space="preserve"> to </w:t>
      </w:r>
      <w:r w:rsidR="000C02F2">
        <w:t>141</w:t>
      </w:r>
      <w:r w:rsidR="00EF22E2">
        <w:t xml:space="preserve"> ns</w:t>
      </w:r>
      <w:r w:rsidR="000C02F2">
        <w:t xml:space="preserve">, which could meet the required confidence level based on the observations made in the study phase. </w:t>
      </w:r>
    </w:p>
    <w:p w14:paraId="549046B2" w14:textId="77777777" w:rsidR="00B14335" w:rsidRPr="009B0188" w:rsidRDefault="00B14335" w:rsidP="00B14335">
      <w:pPr>
        <w:jc w:val="both"/>
        <w:rPr>
          <w:highlight w:val="cyan"/>
        </w:rPr>
      </w:pPr>
    </w:p>
    <w:p w14:paraId="6CE02053" w14:textId="7E42B954" w:rsidR="00B14335" w:rsidRPr="003920B1" w:rsidRDefault="00B14335" w:rsidP="00D5425C">
      <w:pPr>
        <w:jc w:val="both"/>
      </w:pPr>
      <w:r w:rsidRPr="003920B1">
        <w:lastRenderedPageBreak/>
        <w:t xml:space="preserve">Furthermore, in NTN, a satellite speed is up to 7.8 km/s. In other words, the distance between UE and satellite may change during each single RTT measurement. This distance change affects the accuracy of UE location estimation, which needs to be taken into account in the multi-RTT positioning method. To mitigate the impact of satellite movement in multi-RTT positioning method for NTN, the time gap between UE receiving DL PRS and transmitting UL SRS should be restricted from 160 </w:t>
      </w:r>
      <w:proofErr w:type="spellStart"/>
      <w:r w:rsidRPr="003920B1">
        <w:t>ms.</w:t>
      </w:r>
      <w:proofErr w:type="spellEnd"/>
      <w:r w:rsidRPr="003920B1">
        <w:t xml:space="preserve">   </w:t>
      </w:r>
    </w:p>
    <w:p w14:paraId="2459600B" w14:textId="77777777" w:rsidR="004E4F76" w:rsidRDefault="004E4F76" w:rsidP="006A029A">
      <w:pPr>
        <w:jc w:val="both"/>
        <w:rPr>
          <w:i/>
          <w:iCs/>
        </w:rPr>
      </w:pPr>
    </w:p>
    <w:p w14:paraId="2820CF09" w14:textId="48D28D46" w:rsidR="004E4F76" w:rsidRDefault="004E4F76" w:rsidP="006A029A">
      <w:pPr>
        <w:jc w:val="both"/>
        <w:rPr>
          <w:i/>
          <w:iCs/>
        </w:rPr>
      </w:pPr>
      <w:r w:rsidRPr="003F245C">
        <w:rPr>
          <w:b/>
          <w:bCs/>
          <w:i/>
          <w:iCs/>
          <w:u w:val="single"/>
        </w:rPr>
        <w:t xml:space="preserve">Proposal </w:t>
      </w:r>
      <w:r w:rsidR="003920B1">
        <w:rPr>
          <w:b/>
          <w:bCs/>
          <w:i/>
          <w:iCs/>
          <w:u w:val="single"/>
        </w:rPr>
        <w:t>3</w:t>
      </w:r>
      <w:r w:rsidRPr="003F245C">
        <w:rPr>
          <w:b/>
          <w:bCs/>
          <w:i/>
          <w:iCs/>
          <w:u w:val="single"/>
        </w:rPr>
        <w:t>:</w:t>
      </w:r>
      <w:r>
        <w:t xml:space="preserve"> </w:t>
      </w:r>
      <w:r>
        <w:rPr>
          <w:i/>
          <w:iCs/>
        </w:rPr>
        <w:t xml:space="preserve">For network verifying UE location, UE transmits SRS within a duration shorter than 160 </w:t>
      </w:r>
      <w:proofErr w:type="spellStart"/>
      <w:r>
        <w:rPr>
          <w:i/>
          <w:iCs/>
        </w:rPr>
        <w:t>ms</w:t>
      </w:r>
      <w:proofErr w:type="spellEnd"/>
      <w:r w:rsidR="000C02F2">
        <w:rPr>
          <w:i/>
          <w:iCs/>
        </w:rPr>
        <w:t xml:space="preserve"> (e.g., 2 </w:t>
      </w:r>
      <w:proofErr w:type="spellStart"/>
      <w:r w:rsidR="000C02F2">
        <w:rPr>
          <w:i/>
          <w:iCs/>
        </w:rPr>
        <w:t>ms</w:t>
      </w:r>
      <w:proofErr w:type="spellEnd"/>
      <w:r w:rsidR="000C02F2">
        <w:rPr>
          <w:i/>
          <w:iCs/>
        </w:rPr>
        <w:t>)</w:t>
      </w:r>
      <w:r>
        <w:rPr>
          <w:i/>
          <w:iCs/>
        </w:rPr>
        <w:t xml:space="preserve"> of at least one DL PRS resource</w:t>
      </w:r>
      <w:r w:rsidR="00B14335">
        <w:rPr>
          <w:i/>
          <w:iCs/>
        </w:rPr>
        <w:t>, to address the positioning error due to large timing drift rate and satellite movement in NTN</w:t>
      </w:r>
      <w:r>
        <w:rPr>
          <w:i/>
          <w:iCs/>
        </w:rPr>
        <w:t xml:space="preserve">. </w:t>
      </w:r>
    </w:p>
    <w:p w14:paraId="5F425E6B" w14:textId="77777777" w:rsidR="000C08B3" w:rsidRDefault="000C08B3" w:rsidP="00DD348B"/>
    <w:p w14:paraId="4D328374" w14:textId="48380C4E" w:rsidR="00984ACF" w:rsidRDefault="00B14335" w:rsidP="00984ACF">
      <w:pPr>
        <w:pStyle w:val="Heading2"/>
      </w:pPr>
      <w:r>
        <w:t xml:space="preserve">Positioning reference point for </w:t>
      </w:r>
      <w:r w:rsidR="00984ACF">
        <w:t>gNB Rx-Tx time difference</w:t>
      </w:r>
    </w:p>
    <w:p w14:paraId="7CAED5EE" w14:textId="2118661C" w:rsidR="008E34E5" w:rsidRDefault="008E34E5" w:rsidP="008E34E5">
      <w:pPr>
        <w:jc w:val="both"/>
      </w:pPr>
      <w:r>
        <w:t>In TN with multi-RTT positioning method, the distance</w:t>
      </w:r>
      <w:r w:rsidR="001A4FDC">
        <w:t>s</w:t>
      </w:r>
      <w:r>
        <w:t xml:space="preserve"> between a UE and multiple gNBs are measured. The positioning reference point is clearly at gNB</w:t>
      </w:r>
      <w:r w:rsidR="001A4FDC">
        <w:t>s</w:t>
      </w:r>
      <w:r>
        <w:t xml:space="preserve">. </w:t>
      </w:r>
    </w:p>
    <w:p w14:paraId="15B38BD2" w14:textId="77777777" w:rsidR="008E34E5" w:rsidRDefault="008E34E5" w:rsidP="008E34E5">
      <w:pPr>
        <w:jc w:val="both"/>
      </w:pPr>
    </w:p>
    <w:p w14:paraId="46A82CA0" w14:textId="4DA6F14F" w:rsidR="008E34E5" w:rsidRDefault="008E34E5" w:rsidP="008E34E5">
      <w:pPr>
        <w:jc w:val="both"/>
      </w:pPr>
      <w:r>
        <w:t xml:space="preserve">In NR NTN, the positioning reference point for the definition of gNB Rx-Tx time difference measurement was discussed in last RAN1 meeting. </w:t>
      </w:r>
      <w:r w:rsidR="00147D01">
        <w:t xml:space="preserve">It is working assumption that in NTN, gNB Rx-Rx time difference calculated at uplink time synchronization reference point is reported to the LMF. </w:t>
      </w:r>
    </w:p>
    <w:p w14:paraId="676AB161" w14:textId="77777777" w:rsidR="008E34E5" w:rsidRDefault="008E34E5" w:rsidP="008E34E5">
      <w:pPr>
        <w:jc w:val="both"/>
      </w:pPr>
    </w:p>
    <w:p w14:paraId="6D4F8491" w14:textId="7F472388" w:rsidR="006A029A" w:rsidRDefault="008E34E5" w:rsidP="008E34E5">
      <w:pPr>
        <w:jc w:val="both"/>
      </w:pPr>
      <w:r>
        <w:t xml:space="preserve">Note that in TN, the gNB is generally uplink time synchronization reference point, i.e., the uplink timing is generally aligned with the downlink timing at gNB. This leads to a small value of gNB Rx-Tx time difference. </w:t>
      </w:r>
    </w:p>
    <w:p w14:paraId="672B0859" w14:textId="78EC268E" w:rsidR="008E34E5" w:rsidRDefault="008E34E5" w:rsidP="008E34E5">
      <w:pPr>
        <w:jc w:val="both"/>
      </w:pPr>
    </w:p>
    <w:p w14:paraId="2BA30D44" w14:textId="77777777" w:rsidR="00EE45FA" w:rsidRDefault="008E34E5" w:rsidP="008E34E5">
      <w:pPr>
        <w:jc w:val="both"/>
      </w:pPr>
      <w:r>
        <w:t>Similarly in NTN, if the positioning reference point is set a</w:t>
      </w:r>
      <w:r w:rsidR="00EE45FA">
        <w:t>t</w:t>
      </w:r>
      <w:r>
        <w:t xml:space="preserve"> the uplink time synchronization reference point, then the </w:t>
      </w:r>
      <w:r w:rsidR="00EE45FA">
        <w:t xml:space="preserve">value range of gNB Rx-Tx time difference is also like that in TN. This has the least specification impact. </w:t>
      </w:r>
    </w:p>
    <w:p w14:paraId="3891A118" w14:textId="45DDDE8D" w:rsidR="00EE45FA" w:rsidRDefault="00EE45FA" w:rsidP="008E34E5">
      <w:pPr>
        <w:jc w:val="both"/>
      </w:pPr>
    </w:p>
    <w:p w14:paraId="2DCE5474" w14:textId="37B26612" w:rsidR="00F70C28" w:rsidRDefault="00EE45FA" w:rsidP="00EE45FA">
      <w:pPr>
        <w:jc w:val="both"/>
      </w:pPr>
      <w:r>
        <w:t xml:space="preserve">Overall, for less specification impact and lower signaling overhead, we think the positioning reference point for definition of gNB Rx-Tx time difference measurement is set at uplink time synchronization reference point. </w:t>
      </w:r>
    </w:p>
    <w:p w14:paraId="4EC15054" w14:textId="77777777" w:rsidR="00BC7651" w:rsidRDefault="00BC7651" w:rsidP="00DD348B">
      <w:pPr>
        <w:rPr>
          <w:b/>
          <w:bCs/>
          <w:i/>
          <w:iCs/>
          <w:u w:val="single"/>
        </w:rPr>
      </w:pPr>
    </w:p>
    <w:p w14:paraId="05145DBF" w14:textId="2C33A4EA" w:rsidR="00DD348B" w:rsidRDefault="00DD348B" w:rsidP="00573663">
      <w:pPr>
        <w:jc w:val="both"/>
        <w:rPr>
          <w:i/>
          <w:iCs/>
        </w:rPr>
      </w:pPr>
      <w:r w:rsidRPr="003F245C">
        <w:rPr>
          <w:b/>
          <w:bCs/>
          <w:i/>
          <w:iCs/>
          <w:u w:val="single"/>
        </w:rPr>
        <w:t xml:space="preserve">Proposal </w:t>
      </w:r>
      <w:r w:rsidR="00B14335">
        <w:rPr>
          <w:b/>
          <w:bCs/>
          <w:i/>
          <w:iCs/>
          <w:u w:val="single"/>
        </w:rPr>
        <w:t>4</w:t>
      </w:r>
      <w:r w:rsidRPr="003F245C">
        <w:rPr>
          <w:b/>
          <w:bCs/>
          <w:i/>
          <w:iCs/>
          <w:u w:val="single"/>
        </w:rPr>
        <w:t>:</w:t>
      </w:r>
      <w:r>
        <w:t xml:space="preserve"> </w:t>
      </w:r>
      <w:r>
        <w:rPr>
          <w:i/>
          <w:iCs/>
        </w:rPr>
        <w:t>For network verifying UE location,</w:t>
      </w:r>
      <w:r w:rsidR="00147D01">
        <w:rPr>
          <w:i/>
          <w:iCs/>
        </w:rPr>
        <w:t xml:space="preserve"> confirm the working assumption that gNB Rx-Tx time difference calculated at uplink time synchronization reference point is reported to the LMF.</w:t>
      </w:r>
      <w:r w:rsidR="00BC7651">
        <w:rPr>
          <w:i/>
          <w:iCs/>
        </w:rPr>
        <w:t xml:space="preserve"> </w:t>
      </w:r>
    </w:p>
    <w:p w14:paraId="5702A88D" w14:textId="77777777" w:rsidR="00025BF1" w:rsidRPr="00025BF1" w:rsidRDefault="00025BF1" w:rsidP="00227B13">
      <w:pPr>
        <w:jc w:val="both"/>
      </w:pPr>
    </w:p>
    <w:p w14:paraId="3EEABB70" w14:textId="271468E6" w:rsidR="00025BF1" w:rsidRDefault="00025BF1" w:rsidP="00025BF1">
      <w:pPr>
        <w:jc w:val="both"/>
      </w:pPr>
      <w:r>
        <w:t xml:space="preserve">If the </w:t>
      </w:r>
      <w:r w:rsidR="00446B4B">
        <w:t xml:space="preserve">definition of </w:t>
      </w:r>
      <w:r>
        <w:t xml:space="preserve">gNB Rx-Tx time difference follows </w:t>
      </w:r>
      <w:r w:rsidR="00147D01">
        <w:t>Alt 1</w:t>
      </w:r>
      <w:r>
        <w:t xml:space="preserve">, then value range of gNB Rx-Tx time difference also follows the legacy definition, i.e., from </w:t>
      </w:r>
      <w:r w:rsidR="003920B1">
        <w:t>-</w:t>
      </w:r>
      <m:oMath>
        <m:r>
          <w:rPr>
            <w:rFonts w:ascii="Cambria Math" w:hAnsi="Cambria Math"/>
          </w:rPr>
          <m:t>985,024∙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 </m:t>
        </m:r>
      </m:oMath>
      <w:r w:rsidRPr="00025BF1">
        <w:t xml:space="preserve">to </w:t>
      </w:r>
      <w:r w:rsidR="003920B1">
        <w:t>+</w:t>
      </w:r>
      <m:oMath>
        <m:r>
          <w:rPr>
            <w:rFonts w:ascii="Cambria Math" w:hAnsi="Cambria Math"/>
          </w:rPr>
          <m:t>985,024∙</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w:t>
      </w:r>
    </w:p>
    <w:p w14:paraId="2416B199" w14:textId="77777777" w:rsidR="005132EA" w:rsidRPr="00025BF1" w:rsidRDefault="005132EA" w:rsidP="00227B13">
      <w:pPr>
        <w:jc w:val="both"/>
      </w:pPr>
    </w:p>
    <w:p w14:paraId="56A25E4E" w14:textId="677FF077" w:rsidR="005132EA" w:rsidRDefault="005132EA" w:rsidP="005132EA">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 xml:space="preserve">For network verifying UE location with the definition of gNB Rx-Tx time difference following </w:t>
      </w:r>
      <w:r w:rsidR="00147D01">
        <w:rPr>
          <w:i/>
          <w:iCs/>
        </w:rPr>
        <w:t>Alt 1</w:t>
      </w:r>
      <w:r>
        <w:rPr>
          <w:i/>
          <w:iCs/>
        </w:rPr>
        <w:t>, the reported gNB Rx-Tx time difference</w:t>
      </w:r>
      <w:r w:rsidR="003920B1">
        <w:rPr>
          <w:i/>
          <w:iCs/>
        </w:rPr>
        <w:t xml:space="preserve"> measurement</w:t>
      </w:r>
      <w:r>
        <w:rPr>
          <w:i/>
          <w:iCs/>
        </w:rPr>
        <w:t xml:space="preserve"> has the same value range as in terrestrial network.</w:t>
      </w:r>
    </w:p>
    <w:p w14:paraId="51B98EA6" w14:textId="77777777" w:rsidR="005132EA" w:rsidRDefault="005132EA" w:rsidP="00227B13">
      <w:pPr>
        <w:jc w:val="both"/>
        <w:rPr>
          <w:i/>
          <w:iCs/>
        </w:rPr>
      </w:pPr>
    </w:p>
    <w:p w14:paraId="57D46A6D" w14:textId="2A23E488" w:rsidR="00763759" w:rsidRDefault="00763759" w:rsidP="00763759">
      <w:pPr>
        <w:pStyle w:val="Heading2"/>
      </w:pPr>
      <w:r>
        <w:t>Triggering of multi-RTT positioning method</w:t>
      </w:r>
    </w:p>
    <w:p w14:paraId="537FE70A" w14:textId="6D1C2027" w:rsidR="00763759" w:rsidRDefault="00763759" w:rsidP="00763759">
      <w:pPr>
        <w:jc w:val="both"/>
      </w:pPr>
      <w:r>
        <w:t>In the evaluation of network verifying UE location with single satellite in view, it was observed</w:t>
      </w:r>
      <w:r w:rsidR="00025BF1">
        <w:t xml:space="preserve"> </w:t>
      </w:r>
      <w:r>
        <w:t>by several companies that for a UE located near the orbital plane of a satellite, it is hard to simultaneously satisfy the accuracy requirement (e.g., 10 km), the latency requirement (e.g., less than 60 second), or reliability requirement (e.g., 90% probability). This observation applies to both multi-RTT positioning method and DL-</w:t>
      </w:r>
      <w:proofErr w:type="spellStart"/>
      <w:r>
        <w:t>TDoA</w:t>
      </w:r>
      <w:proofErr w:type="spellEnd"/>
      <w:r>
        <w:t xml:space="preserve"> positioning method. The main reason of this performance degradation is the large overlapping area between rings from multiple RTT measurements or RSTD measurements. It seems that this issue results from the nature of physics and is hard to be addressed. </w:t>
      </w:r>
      <w:r>
        <w:lastRenderedPageBreak/>
        <w:t xml:space="preserve">Instead of verifying UE location with low accuracy, larger latency, or low reliability, we prefer that network does not verify UE location if the UE is located near satellite orbit region. </w:t>
      </w:r>
    </w:p>
    <w:p w14:paraId="6B0A5F44" w14:textId="74DEB966" w:rsidR="00025BF1" w:rsidRDefault="00025BF1" w:rsidP="00763759">
      <w:pPr>
        <w:jc w:val="both"/>
      </w:pPr>
    </w:p>
    <w:p w14:paraId="6415CE46" w14:textId="77777777" w:rsidR="00166EC0" w:rsidRDefault="00025BF1" w:rsidP="00763759">
      <w:pPr>
        <w:jc w:val="both"/>
      </w:pPr>
      <w:r>
        <w:t>It was concluded that geometry relating the UE and the TRPs (satellites) affects positioning accuracy for network verifying UE location based on multi-RTT.</w:t>
      </w:r>
      <w:r w:rsidR="00924C78">
        <w:t xml:space="preserve"> </w:t>
      </w:r>
    </w:p>
    <w:p w14:paraId="4E9E68F7" w14:textId="77777777" w:rsidR="00166EC0" w:rsidRDefault="00166EC0" w:rsidP="00763759">
      <w:pPr>
        <w:jc w:val="both"/>
      </w:pPr>
    </w:p>
    <w:p w14:paraId="1F7B62B0" w14:textId="168279E9" w:rsidR="00025BF1" w:rsidRDefault="00166EC0" w:rsidP="00763759">
      <w:pPr>
        <w:jc w:val="both"/>
      </w:pPr>
      <w:r>
        <w:t xml:space="preserve">In general, it is reasonable that the </w:t>
      </w:r>
      <w:r w:rsidR="005669D3">
        <w:t xml:space="preserve">network verifying UE location procedure </w:t>
      </w:r>
      <w:r>
        <w:t xml:space="preserve">is </w:t>
      </w:r>
      <w:r w:rsidR="005669D3">
        <w:t xml:space="preserve">not </w:t>
      </w:r>
      <w:r>
        <w:t>appli</w:t>
      </w:r>
      <w:r w:rsidR="005669D3">
        <w:t>ed</w:t>
      </w:r>
      <w:r>
        <w:t xml:space="preserve"> to a UE near satellite orbit region. Specifically, it is LMF’s decision not to trigger multi-RTT positioning procedure to verify a UE’s location i</w:t>
      </w:r>
      <w:r w:rsidR="005669D3">
        <w:t>n case</w:t>
      </w:r>
      <w:r>
        <w:t xml:space="preserve"> the UE</w:t>
      </w:r>
      <w:r w:rsidR="005669D3">
        <w:t xml:space="preserve">’s reported location is </w:t>
      </w:r>
      <w:r>
        <w:t xml:space="preserve">near satellite orbit region. On the other hand, </w:t>
      </w:r>
      <w:r w:rsidR="005669D3">
        <w:t>this LMF’s</w:t>
      </w:r>
      <w:r>
        <w:t xml:space="preserve"> decision </w:t>
      </w:r>
      <w:r w:rsidR="00446B4B">
        <w:t>may</w:t>
      </w:r>
      <w:r>
        <w:t xml:space="preserve"> be </w:t>
      </w:r>
      <w:r w:rsidR="005669D3">
        <w:t xml:space="preserve">synchronized with </w:t>
      </w:r>
      <w:r>
        <w:t>UE so that UE does not expect to perform network verifying UE location procedure i</w:t>
      </w:r>
      <w:r w:rsidR="005669D3">
        <w:t>f</w:t>
      </w:r>
      <w:r>
        <w:t xml:space="preserve"> it is near satellite orbit region.  </w:t>
      </w:r>
    </w:p>
    <w:p w14:paraId="6CCF4EA9" w14:textId="77777777" w:rsidR="00763759" w:rsidRPr="004D276F" w:rsidRDefault="00763759" w:rsidP="00763759"/>
    <w:p w14:paraId="202804DE" w14:textId="77777777" w:rsidR="00166EC0" w:rsidRDefault="00763759" w:rsidP="00763759">
      <w:pPr>
        <w:jc w:val="both"/>
        <w:rPr>
          <w:i/>
          <w:iCs/>
        </w:rPr>
      </w:pPr>
      <w:r w:rsidRPr="003F245C">
        <w:rPr>
          <w:b/>
          <w:bCs/>
          <w:i/>
          <w:iCs/>
          <w:u w:val="single"/>
        </w:rPr>
        <w:t xml:space="preserve">Proposal </w:t>
      </w:r>
      <w:r w:rsidR="00025BF1">
        <w:rPr>
          <w:b/>
          <w:bCs/>
          <w:i/>
          <w:iCs/>
          <w:u w:val="single"/>
        </w:rPr>
        <w:t>6</w:t>
      </w:r>
      <w:r w:rsidRPr="003F245C">
        <w:rPr>
          <w:b/>
          <w:bCs/>
          <w:i/>
          <w:iCs/>
          <w:u w:val="single"/>
        </w:rPr>
        <w:t>:</w:t>
      </w:r>
      <w:r>
        <w:t xml:space="preserve"> </w:t>
      </w:r>
      <w:r w:rsidR="00166EC0">
        <w:rPr>
          <w:i/>
          <w:iCs/>
        </w:rPr>
        <w:t>The</w:t>
      </w:r>
      <w:r>
        <w:rPr>
          <w:i/>
          <w:iCs/>
        </w:rPr>
        <w:t xml:space="preserve"> network verifying UE location</w:t>
      </w:r>
      <w:r w:rsidR="00166EC0">
        <w:rPr>
          <w:i/>
          <w:iCs/>
        </w:rPr>
        <w:t xml:space="preserve"> procedure</w:t>
      </w:r>
      <w:r>
        <w:rPr>
          <w:i/>
          <w:iCs/>
        </w:rPr>
        <w:t xml:space="preserve"> is not applied to a UE near satellite orbit region.</w:t>
      </w:r>
      <w:r w:rsidR="00166EC0">
        <w:rPr>
          <w:i/>
          <w:iCs/>
        </w:rPr>
        <w:t xml:space="preserve"> </w:t>
      </w:r>
    </w:p>
    <w:p w14:paraId="15D12907" w14:textId="1578FD8E" w:rsidR="00524A59" w:rsidRPr="00166EC0" w:rsidRDefault="00166EC0" w:rsidP="000C08B3">
      <w:pPr>
        <w:pStyle w:val="ListParagraph"/>
        <w:numPr>
          <w:ilvl w:val="0"/>
          <w:numId w:val="33"/>
        </w:numPr>
        <w:jc w:val="both"/>
        <w:rPr>
          <w:rFonts w:ascii="Times New Roman" w:eastAsia="Malgun Gothic" w:hAnsi="Times New Roman"/>
          <w:i/>
          <w:iCs/>
          <w:sz w:val="24"/>
          <w:szCs w:val="24"/>
          <w:lang w:eastAsia="zh-CN"/>
        </w:rPr>
      </w:pPr>
      <w:r w:rsidRPr="00166EC0">
        <w:rPr>
          <w:rFonts w:ascii="Times New Roman" w:eastAsia="Malgun Gothic" w:hAnsi="Times New Roman"/>
          <w:i/>
          <w:iCs/>
          <w:sz w:val="24"/>
          <w:szCs w:val="24"/>
          <w:lang w:eastAsia="zh-CN"/>
        </w:rPr>
        <w:t xml:space="preserve">Further examine whether or not this decision is transparent to UE. </w:t>
      </w:r>
    </w:p>
    <w:p w14:paraId="1F80062B" w14:textId="77777777" w:rsidR="00524A59" w:rsidRDefault="00524A59" w:rsidP="00DD348B"/>
    <w:p w14:paraId="056FCE89" w14:textId="56A4D766" w:rsidR="00DD348B" w:rsidRPr="00DD348B" w:rsidRDefault="00763759" w:rsidP="00DD348B">
      <w:pPr>
        <w:pStyle w:val="Heading2"/>
      </w:pPr>
      <w:r>
        <w:t>Information to be transferred from gNB to LMF</w:t>
      </w:r>
    </w:p>
    <w:p w14:paraId="4D773A62" w14:textId="5D618947" w:rsidR="00253D82" w:rsidRDefault="00253D82" w:rsidP="00E3229A">
      <w:pPr>
        <w:jc w:val="both"/>
      </w:pPr>
      <w:r>
        <w:t xml:space="preserve">In terrestrial network with multi-RTT positioning method, gNB makes PRS transmissions and UE measures the timing of receiving PRS. </w:t>
      </w:r>
      <w:r w:rsidR="00644E24">
        <w:t>Subsequently,</w:t>
      </w:r>
      <w:r>
        <w:t xml:space="preserve"> UE makes SRS transmissions and gNB measures the timing of receiving SRS. </w:t>
      </w:r>
      <w:r w:rsidR="00644E24">
        <w:t>B</w:t>
      </w:r>
      <w:r>
        <w:t>oth UE and gNB</w:t>
      </w:r>
      <w:r w:rsidR="00644E24">
        <w:t xml:space="preserve"> report</w:t>
      </w:r>
      <w:r>
        <w:t xml:space="preserve"> the</w:t>
      </w:r>
      <w:r w:rsidR="00644E24">
        <w:t>ir</w:t>
      </w:r>
      <w:r>
        <w:t xml:space="preserve"> </w:t>
      </w:r>
      <w:r w:rsidR="00644E24">
        <w:t xml:space="preserve">respective </w:t>
      </w:r>
      <w:r>
        <w:t>Rx-Tx time difference</w:t>
      </w:r>
      <w:r w:rsidR="00644E24">
        <w:t>s</w:t>
      </w:r>
      <w:r>
        <w:t xml:space="preserve"> to LMF. </w:t>
      </w:r>
      <w:r w:rsidR="00644E24">
        <w:t xml:space="preserve">The geographical location of gNB is known to LMF beforehand. </w:t>
      </w:r>
    </w:p>
    <w:p w14:paraId="41D99DE3" w14:textId="77777777" w:rsidR="00644E24" w:rsidRDefault="00644E24" w:rsidP="00E3229A">
      <w:pPr>
        <w:jc w:val="both"/>
      </w:pPr>
    </w:p>
    <w:p w14:paraId="29AC46AC" w14:textId="2D47EAB3" w:rsidR="00253D82" w:rsidRDefault="00253D82" w:rsidP="00E3229A">
      <w:pPr>
        <w:jc w:val="both"/>
      </w:pPr>
      <w:r>
        <w:t xml:space="preserve">In NTN network verifying UE location using multi-RTT method, the similar procedure is applied. Besides satellite ephemeris information </w:t>
      </w:r>
      <w:r w:rsidR="00AA147E">
        <w:t xml:space="preserve">reporting </w:t>
      </w:r>
      <w:r>
        <w:t>to LMF, gNB additionally reports the timing of PRS transmission and SRS reception</w:t>
      </w:r>
      <w:r w:rsidR="00BA5ED6">
        <w:t xml:space="preserve"> at satellite</w:t>
      </w:r>
      <w:r>
        <w:t xml:space="preserve">. </w:t>
      </w:r>
      <w:r w:rsidR="00644E24">
        <w:t>With</w:t>
      </w:r>
      <w:r>
        <w:t xml:space="preserve"> satellite </w:t>
      </w:r>
      <w:r w:rsidR="00644E24">
        <w:t xml:space="preserve">ephemeris information and the </w:t>
      </w:r>
      <w:r w:rsidR="00B72F35">
        <w:t xml:space="preserve">satellite </w:t>
      </w:r>
      <w:r w:rsidR="00644E24">
        <w:t xml:space="preserve">timing of PRS transmission and SRS reception, LMF can obtain satellite’s geographical location when transmitting PRS and receiving SRS. </w:t>
      </w:r>
    </w:p>
    <w:p w14:paraId="342507C8" w14:textId="77777777" w:rsidR="00AC5296" w:rsidRDefault="00AC5296" w:rsidP="00E3229A">
      <w:pPr>
        <w:jc w:val="both"/>
      </w:pPr>
    </w:p>
    <w:p w14:paraId="38B0888B" w14:textId="77777777" w:rsidR="00BA5ED6" w:rsidRDefault="00BA5ED6" w:rsidP="00BA5ED6">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 xml:space="preserve">For network verifying UE location using multi-RTT method, gNB reports to LMF the timing of PRS transmission and the timing of SRS reception at satellite. </w:t>
      </w:r>
    </w:p>
    <w:p w14:paraId="76338105" w14:textId="30E9A496" w:rsidR="00763759" w:rsidRDefault="00763759" w:rsidP="00E3229A">
      <w:pPr>
        <w:jc w:val="both"/>
      </w:pPr>
    </w:p>
    <w:p w14:paraId="3253219A" w14:textId="04E6CE9C" w:rsidR="00763759" w:rsidRPr="00DD348B" w:rsidRDefault="00763759" w:rsidP="00763759">
      <w:pPr>
        <w:pStyle w:val="Heading2"/>
      </w:pPr>
      <w:r>
        <w:t xml:space="preserve">Mirror position ambiguity </w:t>
      </w:r>
    </w:p>
    <w:p w14:paraId="1171D648" w14:textId="0901503B" w:rsidR="00763759" w:rsidRDefault="00763759" w:rsidP="00763759">
      <w:pPr>
        <w:jc w:val="both"/>
        <w:rPr>
          <w:bCs/>
        </w:rPr>
      </w:pPr>
      <w:r>
        <w:t xml:space="preserve">In WID on the objective of </w:t>
      </w:r>
      <w:r>
        <w:rPr>
          <w:bCs/>
        </w:rPr>
        <w:t>n</w:t>
      </w:r>
      <w:r w:rsidRPr="00134B7D">
        <w:rPr>
          <w:bCs/>
        </w:rPr>
        <w:t>etwork verified UE location</w:t>
      </w:r>
      <w:r>
        <w:rPr>
          <w:bCs/>
        </w:rPr>
        <w:t>, the sixth note indicates the enhancements should take into account the mirror-image ambiguity. Note that in both multi-RTT method and DL-</w:t>
      </w:r>
      <w:proofErr w:type="spellStart"/>
      <w:r>
        <w:rPr>
          <w:bCs/>
        </w:rPr>
        <w:t>TDoA</w:t>
      </w:r>
      <w:proofErr w:type="spellEnd"/>
      <w:r>
        <w:rPr>
          <w:bCs/>
        </w:rPr>
        <w:t xml:space="preserve"> method, the mirror-image ambiguity always exists. LMF cannot distinguish the two UE locations symmetric to the satellite orbit. </w:t>
      </w:r>
    </w:p>
    <w:p w14:paraId="126F8F99" w14:textId="5CE4A1D8" w:rsidR="005669D3" w:rsidRDefault="005669D3" w:rsidP="00763759">
      <w:pPr>
        <w:jc w:val="both"/>
        <w:rPr>
          <w:bCs/>
        </w:rPr>
      </w:pPr>
    </w:p>
    <w:p w14:paraId="4A21BD53" w14:textId="2C1AA72E" w:rsidR="005669D3" w:rsidRDefault="005669D3" w:rsidP="00763759">
      <w:pPr>
        <w:jc w:val="both"/>
        <w:rPr>
          <w:bCs/>
        </w:rPr>
      </w:pPr>
      <w:r>
        <w:rPr>
          <w:bCs/>
        </w:rPr>
        <w:t>In RAN1 #112 meeting, a list of options to resolve the mirror positions ambiguity for multi-RTT positioning methods w</w:t>
      </w:r>
      <w:r w:rsidR="00446B4B">
        <w:rPr>
          <w:bCs/>
        </w:rPr>
        <w:t>as</w:t>
      </w:r>
      <w:r>
        <w:rPr>
          <w:bCs/>
        </w:rPr>
        <w:t xml:space="preserve"> identified. </w:t>
      </w:r>
    </w:p>
    <w:p w14:paraId="5736461F" w14:textId="77777777" w:rsidR="00763759" w:rsidRDefault="00763759" w:rsidP="00763759">
      <w:pPr>
        <w:jc w:val="both"/>
        <w:rPr>
          <w:bCs/>
        </w:rPr>
      </w:pPr>
    </w:p>
    <w:p w14:paraId="582CF56B" w14:textId="5323E977" w:rsidR="00763759" w:rsidRDefault="005669D3" w:rsidP="00763759">
      <w:pPr>
        <w:jc w:val="both"/>
      </w:pPr>
      <w:r>
        <w:rPr>
          <w:bCs/>
        </w:rPr>
        <w:t xml:space="preserve">Among these options, we think Option 1 is the simplest and has less specification impact. </w:t>
      </w:r>
      <w:r w:rsidR="00763759">
        <w:rPr>
          <w:bCs/>
        </w:rPr>
        <w:t xml:space="preserve">In our view, the mirror-image ambiguity can be addressed by gNB measuring the </w:t>
      </w:r>
      <w:r w:rsidR="00AA147E">
        <w:rPr>
          <w:bCs/>
        </w:rPr>
        <w:t>direction</w:t>
      </w:r>
      <w:r w:rsidR="00763759">
        <w:rPr>
          <w:bCs/>
        </w:rPr>
        <w:t xml:space="preserve"> of uplink signals. This measurement is based on gNB implementation. gNB reports this</w:t>
      </w:r>
      <w:r w:rsidR="00AA147E">
        <w:rPr>
          <w:bCs/>
        </w:rPr>
        <w:t xml:space="preserve"> direction</w:t>
      </w:r>
      <w:r w:rsidR="00763759">
        <w:rPr>
          <w:bCs/>
        </w:rPr>
        <w:t xml:space="preserve"> information to LMF. </w:t>
      </w:r>
    </w:p>
    <w:p w14:paraId="4FCFE1C3" w14:textId="77777777" w:rsidR="00763759" w:rsidRDefault="00763759" w:rsidP="00763759"/>
    <w:p w14:paraId="7514D226" w14:textId="16665400" w:rsidR="00763759" w:rsidRDefault="00763759" w:rsidP="00763759">
      <w:pPr>
        <w:jc w:val="both"/>
        <w:rPr>
          <w:i/>
          <w:iCs/>
        </w:rPr>
      </w:pPr>
      <w:r w:rsidRPr="003F245C">
        <w:rPr>
          <w:b/>
          <w:bCs/>
          <w:i/>
          <w:iCs/>
          <w:u w:val="single"/>
        </w:rPr>
        <w:t xml:space="preserve">Proposal </w:t>
      </w:r>
      <w:r w:rsidR="00AA147E">
        <w:rPr>
          <w:b/>
          <w:bCs/>
          <w:i/>
          <w:iCs/>
          <w:u w:val="single"/>
        </w:rPr>
        <w:t>8</w:t>
      </w:r>
      <w:r w:rsidRPr="003F245C">
        <w:rPr>
          <w:b/>
          <w:bCs/>
          <w:i/>
          <w:iCs/>
          <w:u w:val="single"/>
        </w:rPr>
        <w:t>:</w:t>
      </w:r>
      <w:r w:rsidRPr="00E60237">
        <w:rPr>
          <w:i/>
          <w:iCs/>
        </w:rPr>
        <w:t xml:space="preserve"> </w:t>
      </w:r>
      <w:r>
        <w:rPr>
          <w:i/>
          <w:iCs/>
        </w:rPr>
        <w:t xml:space="preserve">For network verifying UE location using multi-RTT method, the mirror-image ambiguity issue is addressed by gNB implementation of measuring </w:t>
      </w:r>
      <w:r w:rsidR="00BA5ED6">
        <w:rPr>
          <w:i/>
          <w:iCs/>
        </w:rPr>
        <w:t>the direction</w:t>
      </w:r>
      <w:r>
        <w:rPr>
          <w:i/>
          <w:iCs/>
        </w:rPr>
        <w:t xml:space="preserve"> of uplink signals. This </w:t>
      </w:r>
      <w:r w:rsidR="00AA147E">
        <w:rPr>
          <w:i/>
          <w:iCs/>
        </w:rPr>
        <w:t>direction</w:t>
      </w:r>
      <w:r>
        <w:rPr>
          <w:i/>
          <w:iCs/>
        </w:rPr>
        <w:t xml:space="preserve"> information is reported from gNB to LMF.  </w:t>
      </w:r>
    </w:p>
    <w:p w14:paraId="3E23BCED" w14:textId="77777777" w:rsidR="001511F0" w:rsidRPr="001511F0" w:rsidRDefault="001511F0" w:rsidP="000F334F">
      <w:pPr>
        <w:jc w:val="both"/>
      </w:pPr>
    </w:p>
    <w:p w14:paraId="2896E657" w14:textId="2DF29AD0" w:rsidR="00854A60" w:rsidRPr="00A6576F" w:rsidRDefault="009C5A97" w:rsidP="00FB330B">
      <w:pPr>
        <w:pStyle w:val="Heading1"/>
      </w:pPr>
      <w:r w:rsidRPr="00A6576F">
        <w:lastRenderedPageBreak/>
        <w:t>Conclusion</w:t>
      </w:r>
    </w:p>
    <w:p w14:paraId="7973EDF6" w14:textId="42BD1228" w:rsidR="0064641E" w:rsidRDefault="00A04318" w:rsidP="00BB4346">
      <w:pPr>
        <w:jc w:val="both"/>
      </w:pPr>
      <w:r>
        <w:t xml:space="preserve">In this contribution, </w:t>
      </w:r>
      <w:r w:rsidR="00F2767C">
        <w:t xml:space="preserve">we provided our views on </w:t>
      </w:r>
      <w:r w:rsidR="00BD2106">
        <w:t>network verified UE location</w:t>
      </w:r>
      <w:r w:rsidR="0057029E">
        <w:t xml:space="preserve"> for NR</w:t>
      </w:r>
      <w:r w:rsidR="00E76D00">
        <w:t xml:space="preserve"> NTN</w:t>
      </w:r>
      <w:r w:rsidR="00F2767C">
        <w:t xml:space="preserve">. </w:t>
      </w:r>
      <w:r>
        <w:t>Our</w:t>
      </w:r>
      <w:r w:rsidR="000D011A">
        <w:t xml:space="preserve"> </w:t>
      </w:r>
      <w:r>
        <w:t>proposals are as follows:</w:t>
      </w:r>
    </w:p>
    <w:p w14:paraId="728AE2B8" w14:textId="55A94BBE" w:rsidR="00A9231D" w:rsidRDefault="00A9231D" w:rsidP="00A9231D">
      <w:pPr>
        <w:jc w:val="both"/>
        <w:rPr>
          <w:b/>
          <w:bCs/>
          <w:i/>
          <w:iCs/>
          <w:u w:val="single"/>
        </w:rPr>
      </w:pPr>
    </w:p>
    <w:p w14:paraId="02749862" w14:textId="77777777" w:rsidR="003920B1" w:rsidRPr="0003353A" w:rsidRDefault="003920B1" w:rsidP="003920B1">
      <w:pPr>
        <w:jc w:val="both"/>
        <w:rPr>
          <w:i/>
          <w:iCs/>
        </w:rPr>
      </w:pPr>
      <w:r w:rsidRPr="0003353A">
        <w:rPr>
          <w:b/>
          <w:bCs/>
          <w:i/>
          <w:iCs/>
          <w:u w:val="single"/>
        </w:rPr>
        <w:t>Proposal 1:</w:t>
      </w:r>
      <w:r w:rsidRPr="0003353A">
        <w:t xml:space="preserve"> </w:t>
      </w:r>
      <w:r w:rsidRPr="0003353A">
        <w:rPr>
          <w:i/>
          <w:iCs/>
        </w:rPr>
        <w:t>For network verifying UE location, adopt UE Rx-Tx time difference definition based on Option 1, i.e.,</w:t>
      </w:r>
      <w:r>
        <w:rPr>
          <w:i/>
          <w:iCs/>
        </w:rPr>
        <w:t xml:space="preserve"> t</w:t>
      </w:r>
      <w:r w:rsidRPr="0003353A">
        <w:rPr>
          <w:i/>
          <w:iCs/>
        </w:rPr>
        <w:t>he UE Rx – Tx time difference is defined as T</w:t>
      </w:r>
      <w:r w:rsidRPr="0003353A">
        <w:rPr>
          <w:i/>
          <w:iCs/>
          <w:vertAlign w:val="subscript"/>
        </w:rPr>
        <w:t>UE-RX</w:t>
      </w:r>
      <w:r w:rsidRPr="0003353A">
        <w:rPr>
          <w:i/>
          <w:iCs/>
        </w:rPr>
        <w:t xml:space="preserve"> –</w:t>
      </w:r>
      <w:r w:rsidRPr="0003353A">
        <w:rPr>
          <w:i/>
          <w:iCs/>
          <w:vertAlign w:val="subscript"/>
        </w:rPr>
        <w:t xml:space="preserve"> </w:t>
      </w:r>
      <w:r w:rsidRPr="0003353A">
        <w:rPr>
          <w:i/>
          <w:iCs/>
        </w:rPr>
        <w:t>T</w:t>
      </w:r>
      <w:r w:rsidRPr="0003353A">
        <w:rPr>
          <w:i/>
          <w:iCs/>
          <w:vertAlign w:val="subscript"/>
        </w:rPr>
        <w:t>UE-TX</w:t>
      </w:r>
      <w:r>
        <w:rPr>
          <w:i/>
          <w:iCs/>
        </w:rPr>
        <w:t xml:space="preserve"> w</w:t>
      </w:r>
      <w:r w:rsidRPr="0003353A">
        <w:rPr>
          <w:i/>
          <w:iCs/>
        </w:rPr>
        <w:t>here:</w:t>
      </w:r>
    </w:p>
    <w:p w14:paraId="4E068D4A" w14:textId="77777777" w:rsidR="003920B1" w:rsidRPr="0003353A" w:rsidRDefault="003920B1" w:rsidP="003920B1">
      <w:pPr>
        <w:numPr>
          <w:ilvl w:val="0"/>
          <w:numId w:val="15"/>
        </w:numPr>
        <w:jc w:val="both"/>
        <w:rPr>
          <w:i/>
          <w:iCs/>
        </w:rPr>
      </w:pPr>
      <w:r w:rsidRPr="0003353A">
        <w:rPr>
          <w:i/>
          <w:iCs/>
        </w:rPr>
        <w:t>UE Rx-Tx time difference is defined with respect to the Rx and Tx subframe timing associated with the TRP.</w:t>
      </w:r>
      <w:r>
        <w:rPr>
          <w:i/>
          <w:iCs/>
        </w:rPr>
        <w:t xml:space="preserve"> </w:t>
      </w:r>
      <w:r w:rsidRPr="0003353A">
        <w:rPr>
          <w:i/>
          <w:iCs/>
        </w:rPr>
        <w:t xml:space="preserve">For a Transmission Point </w:t>
      </w:r>
    </w:p>
    <w:p w14:paraId="6C6737BC" w14:textId="77777777" w:rsidR="003920B1" w:rsidRPr="0003353A" w:rsidRDefault="003920B1" w:rsidP="003920B1">
      <w:pPr>
        <w:numPr>
          <w:ilvl w:val="1"/>
          <w:numId w:val="15"/>
        </w:numPr>
        <w:jc w:val="both"/>
        <w:rPr>
          <w:i/>
          <w:iCs/>
        </w:rPr>
      </w:pPr>
      <w:r w:rsidRPr="0003353A">
        <w:rPr>
          <w:i/>
          <w:iCs/>
        </w:rPr>
        <w:t>T</w:t>
      </w:r>
      <w:r w:rsidRPr="0003353A">
        <w:rPr>
          <w:i/>
          <w:iCs/>
          <w:vertAlign w:val="subscript"/>
        </w:rPr>
        <w:t>UE-RX</w:t>
      </w:r>
      <w:r w:rsidRPr="0003353A">
        <w:rPr>
          <w:i/>
          <w:iCs/>
        </w:rPr>
        <w:t xml:space="preserve"> is the UE received timing of downlink subframe #i from this </w:t>
      </w:r>
      <w:r w:rsidRPr="0003353A">
        <w:rPr>
          <w:i/>
          <w:iCs/>
          <w:lang w:val="en-IN"/>
        </w:rPr>
        <w:t>Transmission Point (TP)</w:t>
      </w:r>
      <w:r w:rsidRPr="0003353A">
        <w:rPr>
          <w:i/>
          <w:iCs/>
        </w:rPr>
        <w:t>, defined by the first detected path in time.</w:t>
      </w:r>
    </w:p>
    <w:p w14:paraId="4ED20EB3" w14:textId="77777777" w:rsidR="003920B1" w:rsidRPr="0003353A" w:rsidRDefault="003920B1" w:rsidP="003920B1">
      <w:pPr>
        <w:numPr>
          <w:ilvl w:val="1"/>
          <w:numId w:val="15"/>
        </w:numPr>
        <w:jc w:val="both"/>
        <w:rPr>
          <w:i/>
          <w:iCs/>
        </w:rPr>
      </w:pPr>
      <w:r w:rsidRPr="0003353A">
        <w:rPr>
          <w:i/>
          <w:iCs/>
        </w:rPr>
        <w:t>T</w:t>
      </w:r>
      <w:r w:rsidRPr="0003353A">
        <w:rPr>
          <w:i/>
          <w:iCs/>
          <w:vertAlign w:val="subscript"/>
        </w:rPr>
        <w:t>UE-TX</w:t>
      </w:r>
      <w:r w:rsidRPr="0003353A">
        <w:rPr>
          <w:i/>
          <w:iCs/>
        </w:rPr>
        <w:t xml:space="preserve"> is the UE transmit timing of the uplink subframe corresponding to subframe #i received from the TP</w:t>
      </w:r>
    </w:p>
    <w:p w14:paraId="6B8AB5FA" w14:textId="77777777" w:rsidR="003920B1" w:rsidRPr="0003353A" w:rsidRDefault="003920B1" w:rsidP="003920B1">
      <w:pPr>
        <w:numPr>
          <w:ilvl w:val="1"/>
          <w:numId w:val="15"/>
        </w:numPr>
        <w:jc w:val="both"/>
        <w:rPr>
          <w:i/>
          <w:iCs/>
        </w:rPr>
      </w:pPr>
      <w:r w:rsidRPr="0003353A">
        <w:rPr>
          <w:i/>
          <w:iCs/>
        </w:rPr>
        <w:t>One or multiple DL RS for positioning, as instructed by higher layers, can be used to determine the start of one subframe of the first arrival path of the TP.</w:t>
      </w:r>
    </w:p>
    <w:p w14:paraId="320FC76B" w14:textId="77777777" w:rsidR="00F23FA3" w:rsidRDefault="00F23FA3" w:rsidP="00F23FA3">
      <w:pPr>
        <w:jc w:val="both"/>
        <w:rPr>
          <w:i/>
          <w:iCs/>
        </w:rPr>
      </w:pPr>
    </w:p>
    <w:p w14:paraId="5643D59D" w14:textId="49C3A987" w:rsidR="008B013C" w:rsidRDefault="008B013C" w:rsidP="008B013C">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For network verifying UE location with the definition of UE Rx-Tx time difference following Option 1, the reported UE Rx-Tx time difference measurement has value range [0ms, 541 </w:t>
      </w:r>
      <w:proofErr w:type="spellStart"/>
      <w:r>
        <w:rPr>
          <w:i/>
          <w:iCs/>
        </w:rPr>
        <w:t>ms</w:t>
      </w:r>
      <w:proofErr w:type="spellEnd"/>
      <w:r>
        <w:rPr>
          <w:i/>
          <w:iCs/>
        </w:rPr>
        <w:t>] or [</w:t>
      </w:r>
      <m:oMath>
        <m:r>
          <w:rPr>
            <w:rFonts w:ascii="Cambria Math" w:hAnsi="Cambria Math"/>
          </w:rPr>
          <m:t>0, 1,062,868,369∙</m:t>
        </m:r>
        <m:sSub>
          <m:sSubPr>
            <m:ctrlPr>
              <w:rPr>
                <w:rFonts w:ascii="Cambria Math" w:hAnsi="Cambria Math"/>
                <w:i/>
                <w:iCs/>
              </w:rPr>
            </m:ctrlPr>
          </m:sSubPr>
          <m:e>
            <m:r>
              <w:rPr>
                <w:rFonts w:ascii="Cambria Math" w:hAnsi="Cambria Math"/>
              </w:rPr>
              <m:t>T</m:t>
            </m:r>
          </m:e>
          <m:sub>
            <m:r>
              <w:rPr>
                <w:rFonts w:ascii="Cambria Math" w:hAnsi="Cambria Math"/>
                <w:vertAlign w:val="subscript"/>
              </w:rPr>
              <m:t>c</m:t>
            </m:r>
          </m:sub>
        </m:sSub>
      </m:oMath>
      <w:r w:rsidR="00F71308">
        <w:rPr>
          <w:i/>
          <w:iCs/>
        </w:rPr>
        <w:t>] and</w:t>
      </w:r>
      <w:r>
        <w:rPr>
          <w:i/>
          <w:iCs/>
        </w:rPr>
        <w:t xml:space="preserve"> has resolution step larger than </w:t>
      </w:r>
      <m:oMath>
        <m:r>
          <w:rPr>
            <w:rFonts w:ascii="Cambria Math" w:hAnsi="Cambria Math"/>
          </w:rPr>
          <m:t>32∙</m:t>
        </m:r>
        <m:sSub>
          <m:sSubPr>
            <m:ctrlPr>
              <w:rPr>
                <w:rFonts w:ascii="Cambria Math" w:hAnsi="Cambria Math"/>
                <w:i/>
              </w:rPr>
            </m:ctrlPr>
          </m:sSubPr>
          <m:e>
            <m:r>
              <w:rPr>
                <w:rFonts w:ascii="Cambria Math" w:hAnsi="Cambria Math"/>
              </w:rPr>
              <m:t>T</m:t>
            </m:r>
          </m:e>
          <m:sub>
            <m:r>
              <w:rPr>
                <w:rFonts w:ascii="Cambria Math" w:hAnsi="Cambria Math"/>
              </w:rPr>
              <m:t>c</m:t>
            </m:r>
          </m:sub>
        </m:sSub>
      </m:oMath>
      <w:r>
        <w:rPr>
          <w:i/>
        </w:rPr>
        <w:t xml:space="preserve"> (e.g., </w:t>
      </w:r>
      <m:oMath>
        <m:r>
          <w:rPr>
            <w:rFonts w:ascii="Cambria Math" w:hAnsi="Cambria Math"/>
          </w:rPr>
          <m:t>256∙</m:t>
        </m:r>
        <m:sSub>
          <m:sSubPr>
            <m:ctrlPr>
              <w:rPr>
                <w:rFonts w:ascii="Cambria Math" w:hAnsi="Cambria Math"/>
                <w:i/>
              </w:rPr>
            </m:ctrlPr>
          </m:sSubPr>
          <m:e>
            <m:r>
              <w:rPr>
                <w:rFonts w:ascii="Cambria Math" w:hAnsi="Cambria Math"/>
              </w:rPr>
              <m:t>T</m:t>
            </m:r>
          </m:e>
          <m:sub>
            <m:r>
              <w:rPr>
                <w:rFonts w:ascii="Cambria Math" w:hAnsi="Cambria Math"/>
              </w:rPr>
              <m:t>c</m:t>
            </m:r>
          </m:sub>
        </m:sSub>
      </m:oMath>
      <w:r>
        <w:rPr>
          <w:i/>
        </w:rPr>
        <w:t>)</w:t>
      </w:r>
      <w:r>
        <w:rPr>
          <w:i/>
          <w:iCs/>
        </w:rPr>
        <w:t>.</w:t>
      </w:r>
    </w:p>
    <w:p w14:paraId="5ACB960F" w14:textId="77777777" w:rsidR="004E4013" w:rsidRDefault="004E4013" w:rsidP="00A9231D">
      <w:pPr>
        <w:jc w:val="both"/>
        <w:rPr>
          <w:b/>
          <w:bCs/>
          <w:i/>
          <w:iCs/>
          <w:u w:val="single"/>
        </w:rPr>
      </w:pPr>
    </w:p>
    <w:p w14:paraId="2BAC9CCA" w14:textId="5CEE9B8E" w:rsidR="000C02F2" w:rsidRDefault="000C02F2" w:rsidP="000C02F2">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For network verifying UE location, UE transmits SRS within a duration shorter than 160 </w:t>
      </w:r>
      <w:proofErr w:type="spellStart"/>
      <w:r>
        <w:rPr>
          <w:i/>
          <w:iCs/>
        </w:rPr>
        <w:t>ms</w:t>
      </w:r>
      <w:proofErr w:type="spellEnd"/>
      <w:r>
        <w:rPr>
          <w:i/>
          <w:iCs/>
        </w:rPr>
        <w:t xml:space="preserve"> (e.g., 2 </w:t>
      </w:r>
      <w:proofErr w:type="spellStart"/>
      <w:r>
        <w:rPr>
          <w:i/>
          <w:iCs/>
        </w:rPr>
        <w:t>ms</w:t>
      </w:r>
      <w:proofErr w:type="spellEnd"/>
      <w:r>
        <w:rPr>
          <w:i/>
          <w:iCs/>
        </w:rPr>
        <w:t xml:space="preserve">) of at least one DL PRS resource, to address the positioning error due to large timing drift rate and satellite movement in NTN. </w:t>
      </w:r>
    </w:p>
    <w:p w14:paraId="564DD914" w14:textId="2A996BD9" w:rsidR="004E4013" w:rsidRDefault="004E4013" w:rsidP="00A9231D">
      <w:pPr>
        <w:jc w:val="both"/>
        <w:rPr>
          <w:b/>
          <w:bCs/>
          <w:i/>
          <w:iCs/>
          <w:u w:val="single"/>
        </w:rPr>
      </w:pPr>
    </w:p>
    <w:p w14:paraId="70C1908E" w14:textId="77777777" w:rsidR="003920B1" w:rsidRDefault="003920B1" w:rsidP="003920B1">
      <w:pPr>
        <w:jc w:val="both"/>
        <w:rPr>
          <w:i/>
          <w:iCs/>
        </w:rPr>
      </w:pPr>
      <w:r w:rsidRPr="003F245C">
        <w:rPr>
          <w:b/>
          <w:bCs/>
          <w:i/>
          <w:iCs/>
          <w:u w:val="single"/>
        </w:rPr>
        <w:t xml:space="preserve">Proposal </w:t>
      </w:r>
      <w:r>
        <w:rPr>
          <w:b/>
          <w:bCs/>
          <w:i/>
          <w:iCs/>
          <w:u w:val="single"/>
        </w:rPr>
        <w:t>4</w:t>
      </w:r>
      <w:r w:rsidRPr="003F245C">
        <w:rPr>
          <w:b/>
          <w:bCs/>
          <w:i/>
          <w:iCs/>
          <w:u w:val="single"/>
        </w:rPr>
        <w:t>:</w:t>
      </w:r>
      <w:r>
        <w:t xml:space="preserve"> </w:t>
      </w:r>
      <w:r>
        <w:rPr>
          <w:i/>
          <w:iCs/>
        </w:rPr>
        <w:t xml:space="preserve">For network verifying UE location, confirm the working assumption that gNB Rx-Tx time difference calculated at uplink time synchronization reference point is reported to the LMF. </w:t>
      </w:r>
    </w:p>
    <w:p w14:paraId="130117DD" w14:textId="77777777" w:rsidR="003920B1" w:rsidRPr="00025BF1" w:rsidRDefault="003920B1" w:rsidP="003920B1">
      <w:pPr>
        <w:jc w:val="both"/>
      </w:pPr>
    </w:p>
    <w:p w14:paraId="6936A76B" w14:textId="3252718E" w:rsidR="003920B1" w:rsidRPr="003920B1" w:rsidRDefault="003920B1" w:rsidP="00A9231D">
      <w:pPr>
        <w:jc w:val="both"/>
        <w:rPr>
          <w:i/>
          <w:iCs/>
        </w:rPr>
      </w:pPr>
      <w:r w:rsidRPr="003F245C">
        <w:rPr>
          <w:b/>
          <w:bCs/>
          <w:i/>
          <w:iCs/>
          <w:u w:val="single"/>
        </w:rPr>
        <w:t xml:space="preserve">Proposal </w:t>
      </w:r>
      <w:r>
        <w:rPr>
          <w:b/>
          <w:bCs/>
          <w:i/>
          <w:iCs/>
          <w:u w:val="single"/>
        </w:rPr>
        <w:t>5</w:t>
      </w:r>
      <w:r w:rsidRPr="003F245C">
        <w:rPr>
          <w:b/>
          <w:bCs/>
          <w:i/>
          <w:iCs/>
          <w:u w:val="single"/>
        </w:rPr>
        <w:t>:</w:t>
      </w:r>
      <w:r>
        <w:t xml:space="preserve"> </w:t>
      </w:r>
      <w:r>
        <w:rPr>
          <w:i/>
          <w:iCs/>
        </w:rPr>
        <w:t>For network verifying UE location with the definition of gNB Rx-Tx time difference following Alt 1, the reported gNB Rx-Tx time difference measurement has the same value range as in terrestrial network.</w:t>
      </w:r>
    </w:p>
    <w:p w14:paraId="34AEF428" w14:textId="77777777" w:rsidR="004E4013" w:rsidRPr="004D276F" w:rsidRDefault="004E4013" w:rsidP="004E4013"/>
    <w:p w14:paraId="36D97939" w14:textId="77777777" w:rsidR="004E4013" w:rsidRDefault="004E4013" w:rsidP="004E4013">
      <w:pPr>
        <w:jc w:val="both"/>
        <w:rPr>
          <w:i/>
          <w:iCs/>
        </w:rPr>
      </w:pPr>
      <w:r w:rsidRPr="003F245C">
        <w:rPr>
          <w:b/>
          <w:bCs/>
          <w:i/>
          <w:iCs/>
          <w:u w:val="single"/>
        </w:rPr>
        <w:t xml:space="preserve">Proposal </w:t>
      </w:r>
      <w:r>
        <w:rPr>
          <w:b/>
          <w:bCs/>
          <w:i/>
          <w:iCs/>
          <w:u w:val="single"/>
        </w:rPr>
        <w:t>6</w:t>
      </w:r>
      <w:r w:rsidRPr="003F245C">
        <w:rPr>
          <w:b/>
          <w:bCs/>
          <w:i/>
          <w:iCs/>
          <w:u w:val="single"/>
        </w:rPr>
        <w:t>:</w:t>
      </w:r>
      <w:r>
        <w:t xml:space="preserve"> </w:t>
      </w:r>
      <w:r>
        <w:rPr>
          <w:i/>
          <w:iCs/>
        </w:rPr>
        <w:t xml:space="preserve">The network verifying UE location procedure is not applied to a UE near satellite orbit region. </w:t>
      </w:r>
    </w:p>
    <w:p w14:paraId="500C5F9D" w14:textId="77777777" w:rsidR="004E4013" w:rsidRPr="00166EC0" w:rsidRDefault="004E4013" w:rsidP="004E4013">
      <w:pPr>
        <w:pStyle w:val="ListParagraph"/>
        <w:numPr>
          <w:ilvl w:val="0"/>
          <w:numId w:val="33"/>
        </w:numPr>
        <w:jc w:val="both"/>
        <w:rPr>
          <w:rFonts w:ascii="Times New Roman" w:eastAsia="Malgun Gothic" w:hAnsi="Times New Roman"/>
          <w:i/>
          <w:iCs/>
          <w:sz w:val="24"/>
          <w:szCs w:val="24"/>
          <w:lang w:eastAsia="zh-CN"/>
        </w:rPr>
      </w:pPr>
      <w:r w:rsidRPr="00166EC0">
        <w:rPr>
          <w:rFonts w:ascii="Times New Roman" w:eastAsia="Malgun Gothic" w:hAnsi="Times New Roman"/>
          <w:i/>
          <w:iCs/>
          <w:sz w:val="24"/>
          <w:szCs w:val="24"/>
          <w:lang w:eastAsia="zh-CN"/>
        </w:rPr>
        <w:t xml:space="preserve">Further examine whether or not this decision is transparent to UE. </w:t>
      </w:r>
    </w:p>
    <w:p w14:paraId="11062B11" w14:textId="77777777" w:rsidR="004E4013" w:rsidRDefault="004E4013" w:rsidP="00A9231D">
      <w:pPr>
        <w:jc w:val="both"/>
        <w:rPr>
          <w:b/>
          <w:bCs/>
          <w:i/>
          <w:iCs/>
          <w:u w:val="single"/>
        </w:rPr>
      </w:pPr>
    </w:p>
    <w:p w14:paraId="6E5B8FA2" w14:textId="7DA1710A" w:rsidR="00AA147E" w:rsidRDefault="00AA147E" w:rsidP="00AA147E">
      <w:pPr>
        <w:jc w:val="both"/>
        <w:rPr>
          <w:i/>
          <w:iCs/>
        </w:rPr>
      </w:pPr>
      <w:r w:rsidRPr="003F245C">
        <w:rPr>
          <w:b/>
          <w:bCs/>
          <w:i/>
          <w:iCs/>
          <w:u w:val="single"/>
        </w:rPr>
        <w:t xml:space="preserve">Proposal </w:t>
      </w:r>
      <w:r>
        <w:rPr>
          <w:b/>
          <w:bCs/>
          <w:i/>
          <w:iCs/>
          <w:u w:val="single"/>
        </w:rPr>
        <w:t>7</w:t>
      </w:r>
      <w:r w:rsidRPr="003F245C">
        <w:rPr>
          <w:b/>
          <w:bCs/>
          <w:i/>
          <w:iCs/>
          <w:u w:val="single"/>
        </w:rPr>
        <w:t>:</w:t>
      </w:r>
      <w:r>
        <w:t xml:space="preserve"> </w:t>
      </w:r>
      <w:r>
        <w:rPr>
          <w:i/>
          <w:iCs/>
        </w:rPr>
        <w:t>For network verifying UE location using multi-RTT method, gNB reports to LMF the timing of PRS transmission and the timing of SRS reception</w:t>
      </w:r>
      <w:r w:rsidR="00BA5ED6">
        <w:rPr>
          <w:i/>
          <w:iCs/>
        </w:rPr>
        <w:t xml:space="preserve"> at satellite</w:t>
      </w:r>
      <w:r>
        <w:rPr>
          <w:i/>
          <w:iCs/>
        </w:rPr>
        <w:t xml:space="preserve">. </w:t>
      </w:r>
    </w:p>
    <w:p w14:paraId="5B4BA22F" w14:textId="77777777" w:rsidR="00BA5ED6" w:rsidRDefault="00BA5ED6" w:rsidP="00AA147E">
      <w:pPr>
        <w:jc w:val="both"/>
        <w:rPr>
          <w:i/>
          <w:iCs/>
        </w:rPr>
      </w:pPr>
    </w:p>
    <w:p w14:paraId="1C2C34DE" w14:textId="77777777" w:rsidR="00BA5ED6" w:rsidRDefault="00BA5ED6" w:rsidP="00BA5ED6">
      <w:pPr>
        <w:jc w:val="both"/>
        <w:rPr>
          <w:i/>
          <w:iCs/>
        </w:rPr>
      </w:pPr>
      <w:r w:rsidRPr="003F245C">
        <w:rPr>
          <w:b/>
          <w:bCs/>
          <w:i/>
          <w:iCs/>
          <w:u w:val="single"/>
        </w:rPr>
        <w:t xml:space="preserve">Proposal </w:t>
      </w:r>
      <w:r>
        <w:rPr>
          <w:b/>
          <w:bCs/>
          <w:i/>
          <w:iCs/>
          <w:u w:val="single"/>
        </w:rPr>
        <w:t>8</w:t>
      </w:r>
      <w:r w:rsidRPr="003F245C">
        <w:rPr>
          <w:b/>
          <w:bCs/>
          <w:i/>
          <w:iCs/>
          <w:u w:val="single"/>
        </w:rPr>
        <w:t>:</w:t>
      </w:r>
      <w:r w:rsidRPr="00E60237">
        <w:rPr>
          <w:i/>
          <w:iCs/>
        </w:rPr>
        <w:t xml:space="preserve"> </w:t>
      </w:r>
      <w:r>
        <w:rPr>
          <w:i/>
          <w:iCs/>
        </w:rPr>
        <w:t xml:space="preserve">For network verifying UE location using multi-RTT method, the mirror-image ambiguity issue is addressed by gNB implementation of measuring the direction of uplink signals. This direction information is reported from gNB to LMF.  </w:t>
      </w:r>
    </w:p>
    <w:p w14:paraId="1EAFAF4B" w14:textId="77777777" w:rsidR="00F23FA3" w:rsidRPr="00F23FA3" w:rsidRDefault="00F23FA3" w:rsidP="00A50B92">
      <w:pPr>
        <w:jc w:val="both"/>
        <w:rPr>
          <w:i/>
          <w:iCs/>
        </w:rPr>
      </w:pPr>
    </w:p>
    <w:p w14:paraId="2E75F001" w14:textId="77777777" w:rsidR="007E70BB" w:rsidRPr="00A6576F" w:rsidRDefault="005C63AE" w:rsidP="007E70BB">
      <w:pPr>
        <w:pStyle w:val="Heading1"/>
      </w:pPr>
      <w:r w:rsidRPr="00A6576F">
        <w:t>References</w:t>
      </w:r>
    </w:p>
    <w:p w14:paraId="07BDC7C4" w14:textId="0A8A230C" w:rsidR="00702914" w:rsidRPr="00876848" w:rsidRDefault="00702914" w:rsidP="0070291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49784738"/>
      <w:bookmarkStart w:id="1" w:name="_Ref100217924"/>
      <w:bookmarkStart w:id="2" w:name="_Ref124153647"/>
      <w:bookmarkStart w:id="3" w:name="_Ref109038266"/>
      <w:bookmarkStart w:id="4" w:name="OLE_LINK1"/>
      <w:bookmarkStart w:id="5" w:name="OLE_LINK2"/>
      <w:bookmarkStart w:id="6" w:name="_Ref99716514"/>
      <w:bookmarkStart w:id="7" w:name="_Ref46220695"/>
      <w:r>
        <w:t>Chairman’s Notes, 3GPP TSG RAN WG1 #11</w:t>
      </w:r>
      <w:r w:rsidR="00147D01">
        <w:t xml:space="preserve">3 </w:t>
      </w:r>
      <w:r>
        <w:t xml:space="preserve">Meeting, </w:t>
      </w:r>
      <w:r w:rsidR="00147D01">
        <w:t>May</w:t>
      </w:r>
      <w:r>
        <w:t xml:space="preserve"> 202</w:t>
      </w:r>
      <w:r w:rsidR="00DD348B">
        <w:t>3</w:t>
      </w:r>
      <w:r>
        <w:t>.</w:t>
      </w:r>
      <w:bookmarkEnd w:id="0"/>
      <w:bookmarkEnd w:id="1"/>
      <w:bookmarkEnd w:id="2"/>
    </w:p>
    <w:p w14:paraId="2966AF64" w14:textId="44B8B84C" w:rsidR="00640133" w:rsidRDefault="00640133"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14673084"/>
      <w:r w:rsidRPr="005A39A4">
        <w:t>R1-2</w:t>
      </w:r>
      <w:r w:rsidR="00DD348B" w:rsidRPr="005A39A4">
        <w:t>30</w:t>
      </w:r>
      <w:r w:rsidR="00147D01">
        <w:t>4613</w:t>
      </w:r>
      <w:r w:rsidRPr="005A39A4">
        <w:t>, “FL summary #</w:t>
      </w:r>
      <w:r w:rsidR="00147D01">
        <w:t>3</w:t>
      </w:r>
      <w:r w:rsidRPr="005A39A4">
        <w:t xml:space="preserve">: </w:t>
      </w:r>
      <w:r w:rsidR="00DD348B" w:rsidRPr="005A39A4">
        <w:t>N</w:t>
      </w:r>
      <w:r w:rsidRPr="005A39A4">
        <w:t xml:space="preserve">etwork verified UE location for NR NTN,” </w:t>
      </w:r>
      <w:r w:rsidR="00147D01">
        <w:t>May</w:t>
      </w:r>
      <w:r w:rsidRPr="005A39A4">
        <w:t xml:space="preserve"> 202</w:t>
      </w:r>
      <w:r w:rsidR="00DD348B" w:rsidRPr="005A39A4">
        <w:t>3</w:t>
      </w:r>
      <w:r w:rsidRPr="005A39A4">
        <w:t>.</w:t>
      </w:r>
      <w:bookmarkEnd w:id="8"/>
      <w:r w:rsidRPr="005A39A4">
        <w:t xml:space="preserve"> </w:t>
      </w:r>
    </w:p>
    <w:p w14:paraId="7C422A42" w14:textId="2C6D3B3F" w:rsidR="00F9739A" w:rsidRPr="00876848" w:rsidRDefault="00F9739A" w:rsidP="00F9739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41966872"/>
      <w:r>
        <w:t>Chairman’s Notes, 3GPP TSG RAN #100 Meeting, Jun. 2023.</w:t>
      </w:r>
      <w:bookmarkEnd w:id="9"/>
    </w:p>
    <w:p w14:paraId="55FBB66D" w14:textId="1D8A6642" w:rsidR="00F9739A" w:rsidRPr="00F9739A" w:rsidRDefault="00F9739A"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41966875"/>
      <w:r w:rsidRPr="00F9739A">
        <w:t>RP-23148</w:t>
      </w:r>
      <w:r>
        <w:t xml:space="preserve">2, </w:t>
      </w:r>
      <w:r w:rsidRPr="00F9739A">
        <w:t xml:space="preserve">“Way forward </w:t>
      </w:r>
      <w:r w:rsidR="0034507C">
        <w:t xml:space="preserve">for the Rel-18 WID </w:t>
      </w:r>
      <w:proofErr w:type="spellStart"/>
      <w:r w:rsidRPr="00F9739A">
        <w:t>NR_NTN_enh</w:t>
      </w:r>
      <w:proofErr w:type="spellEnd"/>
      <w:r>
        <w:t>,” Jun. 2023.</w:t>
      </w:r>
      <w:bookmarkEnd w:id="10"/>
      <w:r>
        <w:t xml:space="preserve"> </w:t>
      </w:r>
    </w:p>
    <w:p w14:paraId="78F6FEF7" w14:textId="7DCB0465" w:rsidR="00D5425C" w:rsidRPr="005A39A4" w:rsidRDefault="00D5425C" w:rsidP="00D5425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rPr>
          <w:lang w:val="en-GB"/>
        </w:rPr>
      </w:pPr>
      <w:bookmarkStart w:id="11" w:name="_Ref130206649"/>
      <w:bookmarkStart w:id="12" w:name="_Ref130202511"/>
      <w:bookmarkStart w:id="13" w:name="_Ref109041096"/>
      <w:bookmarkEnd w:id="3"/>
      <w:r w:rsidRPr="005A39A4">
        <w:lastRenderedPageBreak/>
        <w:t xml:space="preserve">3GPP TR 38.215, </w:t>
      </w:r>
      <w:r w:rsidRPr="005A39A4">
        <w:rPr>
          <w:lang w:val="en-GB"/>
        </w:rPr>
        <w:t xml:space="preserve">NR; </w:t>
      </w:r>
      <w:r w:rsidRPr="005A39A4">
        <w:rPr>
          <w:rFonts w:hint="eastAsia"/>
          <w:iCs/>
          <w:lang w:val="en-GB"/>
        </w:rPr>
        <w:t>Physical layer measurement</w:t>
      </w:r>
      <w:r w:rsidRPr="005A39A4">
        <w:rPr>
          <w:lang w:val="en-GB"/>
        </w:rPr>
        <w:t>s, v17.2.0, Sep. 2022.</w:t>
      </w:r>
      <w:bookmarkEnd w:id="11"/>
      <w:r w:rsidRPr="005A39A4">
        <w:rPr>
          <w:lang w:val="en-GB"/>
        </w:rPr>
        <w:t xml:space="preserve"> </w:t>
      </w:r>
    </w:p>
    <w:p w14:paraId="412319E2" w14:textId="77777777" w:rsidR="00BD130D" w:rsidRPr="00B14335" w:rsidRDefault="00BD130D" w:rsidP="00BD130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4" w:name="_Ref134014087"/>
      <w:bookmarkStart w:id="15" w:name="_Ref130464091"/>
      <w:r>
        <w:t xml:space="preserve">3GPP TS 38.133, </w:t>
      </w:r>
      <w:r w:rsidRPr="00DE683D">
        <w:t>NR; Requirements for support of radio resource management</w:t>
      </w:r>
      <w:r>
        <w:t xml:space="preserve">, v18.1.0, Apr. </w:t>
      </w:r>
      <w:r w:rsidRPr="00B14335">
        <w:t>2023.</w:t>
      </w:r>
      <w:bookmarkEnd w:id="14"/>
      <w:r w:rsidRPr="00B14335">
        <w:t xml:space="preserve"> </w:t>
      </w:r>
    </w:p>
    <w:p w14:paraId="1991410A" w14:textId="30BA988F" w:rsidR="006D7E72" w:rsidRPr="00B14335" w:rsidRDefault="001A4FDC" w:rsidP="00B1433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6" w:name="_Ref134025264"/>
      <w:r w:rsidRPr="00B14335">
        <w:t>3GPP TR 38.882, Study on requirements and use cases for network verified UE location for non-terrestrial-networks (NTN) in NR, v18.0.0, Jun. 2022.</w:t>
      </w:r>
      <w:bookmarkEnd w:id="4"/>
      <w:bookmarkEnd w:id="5"/>
      <w:bookmarkEnd w:id="6"/>
      <w:bookmarkEnd w:id="7"/>
      <w:bookmarkEnd w:id="12"/>
      <w:bookmarkEnd w:id="13"/>
      <w:bookmarkEnd w:id="15"/>
      <w:bookmarkEnd w:id="16"/>
    </w:p>
    <w:p w14:paraId="14AFFDEA" w14:textId="77777777" w:rsidR="00147D01" w:rsidRPr="00B14335" w:rsidRDefault="00147D01" w:rsidP="00147D01">
      <w:pPr>
        <w:overflowPunct w:val="0"/>
        <w:autoSpaceDE w:val="0"/>
        <w:autoSpaceDN w:val="0"/>
        <w:adjustRightInd w:val="0"/>
        <w:spacing w:before="100" w:beforeAutospacing="1" w:after="120"/>
        <w:jc w:val="both"/>
        <w:textAlignment w:val="baseline"/>
      </w:pPr>
    </w:p>
    <w:sectPr w:rsidR="00147D01" w:rsidRPr="00B14335"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F9D7F" w14:textId="77777777" w:rsidR="000B7C06" w:rsidRDefault="000B7C06">
      <w:r>
        <w:separator/>
      </w:r>
    </w:p>
  </w:endnote>
  <w:endnote w:type="continuationSeparator" w:id="0">
    <w:p w14:paraId="688269B7" w14:textId="77777777" w:rsidR="000B7C06" w:rsidRDefault="000B7C06">
      <w:r>
        <w:continuationSeparator/>
      </w:r>
    </w:p>
  </w:endnote>
  <w:endnote w:type="continuationNotice" w:id="1">
    <w:p w14:paraId="251E1FE1" w14:textId="77777777" w:rsidR="000B7C06" w:rsidRDefault="000B7C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03A38" w14:textId="77777777" w:rsidR="000B7C06" w:rsidRDefault="000B7C06">
      <w:r>
        <w:separator/>
      </w:r>
    </w:p>
  </w:footnote>
  <w:footnote w:type="continuationSeparator" w:id="0">
    <w:p w14:paraId="5A5AF929" w14:textId="77777777" w:rsidR="000B7C06" w:rsidRDefault="000B7C06">
      <w:r>
        <w:continuationSeparator/>
      </w:r>
    </w:p>
  </w:footnote>
  <w:footnote w:type="continuationNotice" w:id="1">
    <w:p w14:paraId="26C0710E" w14:textId="77777777" w:rsidR="000B7C06" w:rsidRDefault="000B7C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0908860">
    <w:abstractNumId w:val="5"/>
  </w:num>
  <w:num w:numId="2" w16cid:durableId="1202403288">
    <w:abstractNumId w:val="22"/>
  </w:num>
  <w:num w:numId="3" w16cid:durableId="235363559">
    <w:abstractNumId w:val="16"/>
  </w:num>
  <w:num w:numId="4" w16cid:durableId="989679355">
    <w:abstractNumId w:val="18"/>
  </w:num>
  <w:num w:numId="5" w16cid:durableId="409810781">
    <w:abstractNumId w:val="13"/>
  </w:num>
  <w:num w:numId="6" w16cid:durableId="2081513416">
    <w:abstractNumId w:val="20"/>
  </w:num>
  <w:num w:numId="7" w16cid:durableId="1568495607">
    <w:abstractNumId w:val="26"/>
  </w:num>
  <w:num w:numId="8" w16cid:durableId="1929077284">
    <w:abstractNumId w:val="14"/>
  </w:num>
  <w:num w:numId="9" w16cid:durableId="69206241">
    <w:abstractNumId w:val="23"/>
  </w:num>
  <w:num w:numId="10" w16cid:durableId="1314335830">
    <w:abstractNumId w:val="1"/>
  </w:num>
  <w:num w:numId="11" w16cid:durableId="586155756">
    <w:abstractNumId w:val="19"/>
  </w:num>
  <w:num w:numId="12" w16cid:durableId="1461416379">
    <w:abstractNumId w:val="21"/>
  </w:num>
  <w:num w:numId="13" w16cid:durableId="131097616">
    <w:abstractNumId w:val="9"/>
  </w:num>
  <w:num w:numId="14" w16cid:durableId="1330669507">
    <w:abstractNumId w:val="25"/>
  </w:num>
  <w:num w:numId="15" w16cid:durableId="1544708605">
    <w:abstractNumId w:val="8"/>
  </w:num>
  <w:num w:numId="16" w16cid:durableId="1647202359">
    <w:abstractNumId w:val="17"/>
  </w:num>
  <w:num w:numId="17" w16cid:durableId="366611127">
    <w:abstractNumId w:val="0"/>
  </w:num>
  <w:num w:numId="18" w16cid:durableId="1176379521">
    <w:abstractNumId w:val="33"/>
  </w:num>
  <w:num w:numId="19" w16cid:durableId="494035189">
    <w:abstractNumId w:val="11"/>
  </w:num>
  <w:num w:numId="20" w16cid:durableId="1886402229">
    <w:abstractNumId w:val="32"/>
  </w:num>
  <w:num w:numId="21" w16cid:durableId="2128230243">
    <w:abstractNumId w:val="31"/>
  </w:num>
  <w:num w:numId="22" w16cid:durableId="31351445">
    <w:abstractNumId w:val="27"/>
  </w:num>
  <w:num w:numId="23" w16cid:durableId="1081098852">
    <w:abstractNumId w:val="4"/>
  </w:num>
  <w:num w:numId="24" w16cid:durableId="585111641">
    <w:abstractNumId w:val="7"/>
  </w:num>
  <w:num w:numId="25" w16cid:durableId="1769615368">
    <w:abstractNumId w:val="28"/>
  </w:num>
  <w:num w:numId="26" w16cid:durableId="1914119897">
    <w:abstractNumId w:val="12"/>
  </w:num>
  <w:num w:numId="27" w16cid:durableId="320233550">
    <w:abstractNumId w:val="10"/>
  </w:num>
  <w:num w:numId="28" w16cid:durableId="1797259966">
    <w:abstractNumId w:val="3"/>
  </w:num>
  <w:num w:numId="29" w16cid:durableId="1824543099">
    <w:abstractNumId w:val="24"/>
  </w:num>
  <w:num w:numId="30" w16cid:durableId="810824541">
    <w:abstractNumId w:val="6"/>
  </w:num>
  <w:num w:numId="31" w16cid:durableId="612783970">
    <w:abstractNumId w:val="34"/>
  </w:num>
  <w:num w:numId="32" w16cid:durableId="922572308">
    <w:abstractNumId w:val="30"/>
  </w:num>
  <w:num w:numId="33" w16cid:durableId="489830261">
    <w:abstractNumId w:val="15"/>
  </w:num>
  <w:num w:numId="34" w16cid:durableId="1596014999">
    <w:abstractNumId w:val="2"/>
  </w:num>
  <w:num w:numId="35" w16cid:durableId="654266786">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1"/>
    <w:rsid w:val="00025BF3"/>
    <w:rsid w:val="00025E2F"/>
    <w:rsid w:val="00025ECA"/>
    <w:rsid w:val="000267A1"/>
    <w:rsid w:val="00027218"/>
    <w:rsid w:val="00027939"/>
    <w:rsid w:val="00027988"/>
    <w:rsid w:val="00027BD2"/>
    <w:rsid w:val="0003198A"/>
    <w:rsid w:val="00031A91"/>
    <w:rsid w:val="000325B8"/>
    <w:rsid w:val="0003353A"/>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F35"/>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599"/>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C7"/>
    <w:rsid w:val="0012701E"/>
    <w:rsid w:val="001277C2"/>
    <w:rsid w:val="00127A52"/>
    <w:rsid w:val="00127E45"/>
    <w:rsid w:val="00130288"/>
    <w:rsid w:val="001302FA"/>
    <w:rsid w:val="0013039A"/>
    <w:rsid w:val="0013084E"/>
    <w:rsid w:val="00130B6B"/>
    <w:rsid w:val="00130CE0"/>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D01"/>
    <w:rsid w:val="00147F55"/>
    <w:rsid w:val="001501DB"/>
    <w:rsid w:val="00150AB6"/>
    <w:rsid w:val="00150F90"/>
    <w:rsid w:val="00151178"/>
    <w:rsid w:val="00151189"/>
    <w:rsid w:val="001511F0"/>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55A8"/>
    <w:rsid w:val="00176F6B"/>
    <w:rsid w:val="001770A8"/>
    <w:rsid w:val="00177795"/>
    <w:rsid w:val="00177EFF"/>
    <w:rsid w:val="001801A7"/>
    <w:rsid w:val="00180B4A"/>
    <w:rsid w:val="0018143F"/>
    <w:rsid w:val="001815BA"/>
    <w:rsid w:val="001815DD"/>
    <w:rsid w:val="00181A6B"/>
    <w:rsid w:val="00182925"/>
    <w:rsid w:val="001836C2"/>
    <w:rsid w:val="001836F6"/>
    <w:rsid w:val="001837CC"/>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4FDC"/>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D0B"/>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12"/>
    <w:rsid w:val="001F0B22"/>
    <w:rsid w:val="001F1025"/>
    <w:rsid w:val="001F11B7"/>
    <w:rsid w:val="001F19C8"/>
    <w:rsid w:val="001F2689"/>
    <w:rsid w:val="001F2D91"/>
    <w:rsid w:val="001F3467"/>
    <w:rsid w:val="001F355A"/>
    <w:rsid w:val="001F3916"/>
    <w:rsid w:val="001F3BB7"/>
    <w:rsid w:val="001F3D7C"/>
    <w:rsid w:val="001F44B0"/>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B13"/>
    <w:rsid w:val="00227E24"/>
    <w:rsid w:val="00227ECB"/>
    <w:rsid w:val="00230765"/>
    <w:rsid w:val="00231886"/>
    <w:rsid w:val="002319E4"/>
    <w:rsid w:val="00232375"/>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6E54"/>
    <w:rsid w:val="002370E7"/>
    <w:rsid w:val="00237BC1"/>
    <w:rsid w:val="00237E63"/>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9D3"/>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557A"/>
    <w:rsid w:val="002A5AC2"/>
    <w:rsid w:val="002A5DCC"/>
    <w:rsid w:val="002A5DEC"/>
    <w:rsid w:val="002A5EB0"/>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629"/>
    <w:rsid w:val="002C087A"/>
    <w:rsid w:val="002C0960"/>
    <w:rsid w:val="002C0D80"/>
    <w:rsid w:val="002C1A81"/>
    <w:rsid w:val="002C1AAA"/>
    <w:rsid w:val="002C2156"/>
    <w:rsid w:val="002C232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37E"/>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4171"/>
    <w:rsid w:val="0030421D"/>
    <w:rsid w:val="0030501F"/>
    <w:rsid w:val="00305075"/>
    <w:rsid w:val="003051A7"/>
    <w:rsid w:val="00305473"/>
    <w:rsid w:val="00305DF2"/>
    <w:rsid w:val="00306F4A"/>
    <w:rsid w:val="003072CB"/>
    <w:rsid w:val="00307BA1"/>
    <w:rsid w:val="00310E0D"/>
    <w:rsid w:val="00311096"/>
    <w:rsid w:val="00311702"/>
    <w:rsid w:val="00311E82"/>
    <w:rsid w:val="00312190"/>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242"/>
    <w:rsid w:val="003177EB"/>
    <w:rsid w:val="00317C6E"/>
    <w:rsid w:val="00317EEF"/>
    <w:rsid w:val="003203ED"/>
    <w:rsid w:val="003208B0"/>
    <w:rsid w:val="00320E22"/>
    <w:rsid w:val="003212DB"/>
    <w:rsid w:val="00322154"/>
    <w:rsid w:val="003222AB"/>
    <w:rsid w:val="003229F3"/>
    <w:rsid w:val="00322C9F"/>
    <w:rsid w:val="00323558"/>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1EDB"/>
    <w:rsid w:val="00342BD7"/>
    <w:rsid w:val="00342E02"/>
    <w:rsid w:val="00343100"/>
    <w:rsid w:val="00343459"/>
    <w:rsid w:val="003435AB"/>
    <w:rsid w:val="00343A07"/>
    <w:rsid w:val="00343F15"/>
    <w:rsid w:val="0034458D"/>
    <w:rsid w:val="00344FB1"/>
    <w:rsid w:val="0034507C"/>
    <w:rsid w:val="00345569"/>
    <w:rsid w:val="00345864"/>
    <w:rsid w:val="00345924"/>
    <w:rsid w:val="00346574"/>
    <w:rsid w:val="0034663D"/>
    <w:rsid w:val="0034690A"/>
    <w:rsid w:val="00346AA0"/>
    <w:rsid w:val="00346DB5"/>
    <w:rsid w:val="00346F20"/>
    <w:rsid w:val="003473CE"/>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2D32"/>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31D"/>
    <w:rsid w:val="0038545B"/>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5ED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6B4B"/>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33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1007"/>
    <w:rsid w:val="005517F4"/>
    <w:rsid w:val="005518BD"/>
    <w:rsid w:val="00551E54"/>
    <w:rsid w:val="00551FE1"/>
    <w:rsid w:val="005528EC"/>
    <w:rsid w:val="00552D51"/>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69D3"/>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474"/>
    <w:rsid w:val="00583C22"/>
    <w:rsid w:val="00583C62"/>
    <w:rsid w:val="00584529"/>
    <w:rsid w:val="00584668"/>
    <w:rsid w:val="00585462"/>
    <w:rsid w:val="00586FEE"/>
    <w:rsid w:val="0058704B"/>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AC4"/>
    <w:rsid w:val="005A2D3E"/>
    <w:rsid w:val="005A2DB9"/>
    <w:rsid w:val="005A39A4"/>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9A8"/>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6A1"/>
    <w:rsid w:val="0060283C"/>
    <w:rsid w:val="00603D39"/>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3B57"/>
    <w:rsid w:val="0064404C"/>
    <w:rsid w:val="00644E24"/>
    <w:rsid w:val="00645250"/>
    <w:rsid w:val="00645F60"/>
    <w:rsid w:val="0064624E"/>
    <w:rsid w:val="0064641E"/>
    <w:rsid w:val="00647230"/>
    <w:rsid w:val="00650AB9"/>
    <w:rsid w:val="00650EEB"/>
    <w:rsid w:val="00651227"/>
    <w:rsid w:val="00651439"/>
    <w:rsid w:val="00651D8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823"/>
    <w:rsid w:val="00684B5D"/>
    <w:rsid w:val="00684D0F"/>
    <w:rsid w:val="00684D7B"/>
    <w:rsid w:val="0068510F"/>
    <w:rsid w:val="00685459"/>
    <w:rsid w:val="006854DF"/>
    <w:rsid w:val="006864F9"/>
    <w:rsid w:val="00686BEA"/>
    <w:rsid w:val="006874FF"/>
    <w:rsid w:val="006902B3"/>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69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B6"/>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3E6"/>
    <w:rsid w:val="0072766F"/>
    <w:rsid w:val="00727680"/>
    <w:rsid w:val="00727BE1"/>
    <w:rsid w:val="00727EC3"/>
    <w:rsid w:val="00730091"/>
    <w:rsid w:val="007301DD"/>
    <w:rsid w:val="00730860"/>
    <w:rsid w:val="00731E32"/>
    <w:rsid w:val="0073317F"/>
    <w:rsid w:val="00733BDE"/>
    <w:rsid w:val="007340C9"/>
    <w:rsid w:val="00734874"/>
    <w:rsid w:val="007348B1"/>
    <w:rsid w:val="00734B23"/>
    <w:rsid w:val="007356CD"/>
    <w:rsid w:val="007358ED"/>
    <w:rsid w:val="007361C8"/>
    <w:rsid w:val="007362A6"/>
    <w:rsid w:val="00736657"/>
    <w:rsid w:val="0073666A"/>
    <w:rsid w:val="00736D7D"/>
    <w:rsid w:val="007373D3"/>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69E0"/>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07"/>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2927"/>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1FAB"/>
    <w:rsid w:val="007A24E1"/>
    <w:rsid w:val="007A2CF7"/>
    <w:rsid w:val="007A306F"/>
    <w:rsid w:val="007A3472"/>
    <w:rsid w:val="007A3C8F"/>
    <w:rsid w:val="007A4023"/>
    <w:rsid w:val="007A43A6"/>
    <w:rsid w:val="007A4A85"/>
    <w:rsid w:val="007A51E0"/>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B6"/>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6B40"/>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ABF"/>
    <w:rsid w:val="008A6EFE"/>
    <w:rsid w:val="008A7415"/>
    <w:rsid w:val="008A77D8"/>
    <w:rsid w:val="008A781B"/>
    <w:rsid w:val="008A7B95"/>
    <w:rsid w:val="008A7F00"/>
    <w:rsid w:val="008A7FB0"/>
    <w:rsid w:val="008A7FFA"/>
    <w:rsid w:val="008B013C"/>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2E6"/>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59E4"/>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4E5"/>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47E"/>
    <w:rsid w:val="009075DE"/>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3DB6"/>
    <w:rsid w:val="0092449D"/>
    <w:rsid w:val="009245BB"/>
    <w:rsid w:val="00924C78"/>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5F2"/>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B5A"/>
    <w:rsid w:val="00970E55"/>
    <w:rsid w:val="0097130C"/>
    <w:rsid w:val="00971F08"/>
    <w:rsid w:val="00972FEF"/>
    <w:rsid w:val="00974723"/>
    <w:rsid w:val="00974CFE"/>
    <w:rsid w:val="00974F23"/>
    <w:rsid w:val="00975788"/>
    <w:rsid w:val="009759C5"/>
    <w:rsid w:val="00975F00"/>
    <w:rsid w:val="0097602E"/>
    <w:rsid w:val="0097603D"/>
    <w:rsid w:val="009764B4"/>
    <w:rsid w:val="00976610"/>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ACF"/>
    <w:rsid w:val="00984B75"/>
    <w:rsid w:val="00984D3E"/>
    <w:rsid w:val="009851A6"/>
    <w:rsid w:val="00985253"/>
    <w:rsid w:val="009853B3"/>
    <w:rsid w:val="009856E0"/>
    <w:rsid w:val="009857C7"/>
    <w:rsid w:val="00986322"/>
    <w:rsid w:val="00986A07"/>
    <w:rsid w:val="00986F9F"/>
    <w:rsid w:val="009872A9"/>
    <w:rsid w:val="0098747F"/>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B0188"/>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9A7"/>
    <w:rsid w:val="00A14B72"/>
    <w:rsid w:val="00A14BA4"/>
    <w:rsid w:val="00A14F16"/>
    <w:rsid w:val="00A14F4E"/>
    <w:rsid w:val="00A15BFF"/>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C82"/>
    <w:rsid w:val="00AA330A"/>
    <w:rsid w:val="00AA33C1"/>
    <w:rsid w:val="00AA35D8"/>
    <w:rsid w:val="00AA361D"/>
    <w:rsid w:val="00AA3F4E"/>
    <w:rsid w:val="00AA43F2"/>
    <w:rsid w:val="00AA51D6"/>
    <w:rsid w:val="00AA5304"/>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9FB"/>
    <w:rsid w:val="00AC4BBF"/>
    <w:rsid w:val="00AC514F"/>
    <w:rsid w:val="00AC5296"/>
    <w:rsid w:val="00AC550F"/>
    <w:rsid w:val="00AC5A10"/>
    <w:rsid w:val="00AC5CA8"/>
    <w:rsid w:val="00AC5ECB"/>
    <w:rsid w:val="00AC6319"/>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8BF"/>
    <w:rsid w:val="00B07961"/>
    <w:rsid w:val="00B07EBA"/>
    <w:rsid w:val="00B100B9"/>
    <w:rsid w:val="00B1052A"/>
    <w:rsid w:val="00B105F6"/>
    <w:rsid w:val="00B123E7"/>
    <w:rsid w:val="00B125F7"/>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079"/>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24"/>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3A1"/>
    <w:rsid w:val="00BA2A08"/>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232"/>
    <w:rsid w:val="00C12978"/>
    <w:rsid w:val="00C1336E"/>
    <w:rsid w:val="00C1339F"/>
    <w:rsid w:val="00C13429"/>
    <w:rsid w:val="00C136B9"/>
    <w:rsid w:val="00C13C4B"/>
    <w:rsid w:val="00C14D4B"/>
    <w:rsid w:val="00C14F45"/>
    <w:rsid w:val="00C15005"/>
    <w:rsid w:val="00C153EB"/>
    <w:rsid w:val="00C15461"/>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2FE2"/>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33A"/>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37B"/>
    <w:rsid w:val="00CD3412"/>
    <w:rsid w:val="00CD4074"/>
    <w:rsid w:val="00CD424E"/>
    <w:rsid w:val="00CD4691"/>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613"/>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4D97"/>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88A"/>
    <w:rsid w:val="00D75936"/>
    <w:rsid w:val="00D75C6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013"/>
    <w:rsid w:val="00DB7A41"/>
    <w:rsid w:val="00DB7A4E"/>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2E7"/>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48B"/>
    <w:rsid w:val="00DD38BF"/>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C0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956"/>
    <w:rsid w:val="00E369FD"/>
    <w:rsid w:val="00E36EBA"/>
    <w:rsid w:val="00E371D3"/>
    <w:rsid w:val="00E3723A"/>
    <w:rsid w:val="00E374E2"/>
    <w:rsid w:val="00E37609"/>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974"/>
    <w:rsid w:val="00E53B75"/>
    <w:rsid w:val="00E54E3B"/>
    <w:rsid w:val="00E55710"/>
    <w:rsid w:val="00E557C6"/>
    <w:rsid w:val="00E55C1A"/>
    <w:rsid w:val="00E55C55"/>
    <w:rsid w:val="00E55D27"/>
    <w:rsid w:val="00E56B5B"/>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42B"/>
    <w:rsid w:val="00E917F9"/>
    <w:rsid w:val="00E9180C"/>
    <w:rsid w:val="00E9291C"/>
    <w:rsid w:val="00E93F05"/>
    <w:rsid w:val="00E93FCE"/>
    <w:rsid w:val="00E93FFE"/>
    <w:rsid w:val="00E942F4"/>
    <w:rsid w:val="00E94A2C"/>
    <w:rsid w:val="00E94F33"/>
    <w:rsid w:val="00E94F8A"/>
    <w:rsid w:val="00E95E44"/>
    <w:rsid w:val="00E96798"/>
    <w:rsid w:val="00E96F75"/>
    <w:rsid w:val="00E973B1"/>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6F2"/>
    <w:rsid w:val="00ED3E2F"/>
    <w:rsid w:val="00ED4362"/>
    <w:rsid w:val="00ED454B"/>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A3"/>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72CB"/>
    <w:rsid w:val="00F676FE"/>
    <w:rsid w:val="00F678AD"/>
    <w:rsid w:val="00F67B02"/>
    <w:rsid w:val="00F67DCB"/>
    <w:rsid w:val="00F67F53"/>
    <w:rsid w:val="00F703BE"/>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5C43"/>
    <w:rsid w:val="00FB6A6A"/>
    <w:rsid w:val="00FB6AF7"/>
    <w:rsid w:val="00FB6E33"/>
    <w:rsid w:val="00FB72D9"/>
    <w:rsid w:val="00FB743F"/>
    <w:rsid w:val="00FB7CAE"/>
    <w:rsid w:val="00FC037F"/>
    <w:rsid w:val="00FC0938"/>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9E0"/>
    <w:rsid w:val="00FE4C7B"/>
    <w:rsid w:val="00FE513E"/>
    <w:rsid w:val="00FE58D1"/>
    <w:rsid w:val="00FE5CEC"/>
    <w:rsid w:val="00FE5E15"/>
    <w:rsid w:val="00FE6BDD"/>
    <w:rsid w:val="00FE7336"/>
    <w:rsid w:val="00FE787C"/>
    <w:rsid w:val="00FE79E5"/>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9739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2753</Words>
  <Characters>15694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2023-08-11T16:08:00Z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